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0B9F1BB0"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r w:rsidR="00050CF2">
              <w:t>3</w:t>
            </w:r>
            <w:r>
              <w:t xml:space="preserve">.0 </w:t>
            </w:r>
            <w:r>
              <w:rPr>
                <w:sz w:val="32"/>
              </w:rPr>
              <w:t>(</w:t>
            </w:r>
            <w:r w:rsidR="00B21E94">
              <w:rPr>
                <w:sz w:val="32"/>
              </w:rPr>
              <w:t>2022</w:t>
            </w:r>
            <w:r>
              <w:rPr>
                <w:sz w:val="32"/>
              </w:rPr>
              <w:t>-</w:t>
            </w:r>
            <w:r w:rsidR="00050CF2">
              <w:rPr>
                <w:sz w:val="32"/>
              </w:rPr>
              <w:t>12</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rsidP="008C1A13">
      <w:pPr>
        <w:pStyle w:val="TT"/>
      </w:pPr>
      <w:r>
        <w:br w:type="page"/>
      </w:r>
      <w:bookmarkStart w:id="8" w:name="tableOfContents"/>
      <w:bookmarkEnd w:id="8"/>
      <w:r>
        <w:lastRenderedPageBreak/>
        <w:t>Contents</w:t>
      </w:r>
    </w:p>
    <w:p w14:paraId="715428D1" w14:textId="45690A95" w:rsidR="00350C4A" w:rsidRDefault="00350C4A">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_Toc120682537 \h </w:instrText>
      </w:r>
      <w:r>
        <w:rPr>
          <w:noProof/>
        </w:rPr>
      </w:r>
      <w:r>
        <w:rPr>
          <w:noProof/>
        </w:rPr>
        <w:fldChar w:fldCharType="separate"/>
      </w:r>
      <w:r>
        <w:rPr>
          <w:noProof/>
        </w:rPr>
        <w:t>6</w:t>
      </w:r>
      <w:r>
        <w:rPr>
          <w:noProof/>
        </w:rPr>
        <w:fldChar w:fldCharType="end"/>
      </w:r>
    </w:p>
    <w:p w14:paraId="44AEC419" w14:textId="27ACD2B6" w:rsidR="00350C4A" w:rsidRDefault="00350C4A">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_Toc120682538 \h </w:instrText>
      </w:r>
      <w:r>
        <w:rPr>
          <w:noProof/>
        </w:rPr>
      </w:r>
      <w:r>
        <w:rPr>
          <w:noProof/>
        </w:rPr>
        <w:fldChar w:fldCharType="separate"/>
      </w:r>
      <w:r>
        <w:rPr>
          <w:noProof/>
        </w:rPr>
        <w:t>7</w:t>
      </w:r>
      <w:r>
        <w:rPr>
          <w:noProof/>
        </w:rPr>
        <w:fldChar w:fldCharType="end"/>
      </w:r>
    </w:p>
    <w:p w14:paraId="7FA5DBC1" w14:textId="512186D0" w:rsidR="00350C4A" w:rsidRDefault="00350C4A">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_Toc120682539 \h </w:instrText>
      </w:r>
      <w:r>
        <w:rPr>
          <w:noProof/>
        </w:rPr>
      </w:r>
      <w:r>
        <w:rPr>
          <w:noProof/>
        </w:rPr>
        <w:fldChar w:fldCharType="separate"/>
      </w:r>
      <w:r>
        <w:rPr>
          <w:noProof/>
        </w:rPr>
        <w:t>8</w:t>
      </w:r>
      <w:r>
        <w:rPr>
          <w:noProof/>
        </w:rPr>
        <w:fldChar w:fldCharType="end"/>
      </w:r>
    </w:p>
    <w:p w14:paraId="18EC71CD" w14:textId="5EA0A497" w:rsidR="00350C4A" w:rsidRDefault="00350C4A">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_Toc120682540 \h </w:instrText>
      </w:r>
      <w:r>
        <w:rPr>
          <w:noProof/>
        </w:rPr>
      </w:r>
      <w:r>
        <w:rPr>
          <w:noProof/>
        </w:rPr>
        <w:fldChar w:fldCharType="separate"/>
      </w:r>
      <w:r>
        <w:rPr>
          <w:noProof/>
        </w:rPr>
        <w:t>8</w:t>
      </w:r>
      <w:r>
        <w:rPr>
          <w:noProof/>
        </w:rPr>
        <w:fldChar w:fldCharType="end"/>
      </w:r>
    </w:p>
    <w:p w14:paraId="41D69486" w14:textId="3A41C1B5" w:rsidR="00350C4A" w:rsidRDefault="00350C4A">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_Toc120682541 \h </w:instrText>
      </w:r>
      <w:r>
        <w:rPr>
          <w:noProof/>
        </w:rPr>
      </w:r>
      <w:r>
        <w:rPr>
          <w:noProof/>
        </w:rPr>
        <w:fldChar w:fldCharType="separate"/>
      </w:r>
      <w:r>
        <w:rPr>
          <w:noProof/>
        </w:rPr>
        <w:t>9</w:t>
      </w:r>
      <w:r>
        <w:rPr>
          <w:noProof/>
        </w:rPr>
        <w:fldChar w:fldCharType="end"/>
      </w:r>
    </w:p>
    <w:p w14:paraId="600CA45B" w14:textId="499839A8" w:rsidR="00350C4A" w:rsidRDefault="00350C4A">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_Toc120682542 \h </w:instrText>
      </w:r>
      <w:r>
        <w:rPr>
          <w:noProof/>
        </w:rPr>
      </w:r>
      <w:r>
        <w:rPr>
          <w:noProof/>
        </w:rPr>
        <w:fldChar w:fldCharType="separate"/>
      </w:r>
      <w:r>
        <w:rPr>
          <w:noProof/>
        </w:rPr>
        <w:t>9</w:t>
      </w:r>
      <w:r>
        <w:rPr>
          <w:noProof/>
        </w:rPr>
        <w:fldChar w:fldCharType="end"/>
      </w:r>
    </w:p>
    <w:p w14:paraId="600A226E" w14:textId="2064493F" w:rsidR="00350C4A" w:rsidRDefault="00350C4A">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_Toc120682543 \h </w:instrText>
      </w:r>
      <w:r>
        <w:rPr>
          <w:noProof/>
        </w:rPr>
      </w:r>
      <w:r>
        <w:rPr>
          <w:noProof/>
        </w:rPr>
        <w:fldChar w:fldCharType="separate"/>
      </w:r>
      <w:r>
        <w:rPr>
          <w:noProof/>
        </w:rPr>
        <w:t>9</w:t>
      </w:r>
      <w:r>
        <w:rPr>
          <w:noProof/>
        </w:rPr>
        <w:fldChar w:fldCharType="end"/>
      </w:r>
    </w:p>
    <w:p w14:paraId="7FD7BAF6" w14:textId="365FCF43" w:rsidR="00350C4A" w:rsidRDefault="00350C4A">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_Toc120682544 \h </w:instrText>
      </w:r>
      <w:r>
        <w:rPr>
          <w:noProof/>
        </w:rPr>
      </w:r>
      <w:r>
        <w:rPr>
          <w:noProof/>
        </w:rPr>
        <w:fldChar w:fldCharType="separate"/>
      </w:r>
      <w:r>
        <w:rPr>
          <w:noProof/>
        </w:rPr>
        <w:t>9</w:t>
      </w:r>
      <w:r>
        <w:rPr>
          <w:noProof/>
        </w:rPr>
        <w:fldChar w:fldCharType="end"/>
      </w:r>
    </w:p>
    <w:p w14:paraId="122C69E1" w14:textId="249125BD" w:rsidR="00350C4A" w:rsidRDefault="00350C4A">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_Toc120682545 \h </w:instrText>
      </w:r>
      <w:r>
        <w:rPr>
          <w:noProof/>
        </w:rPr>
      </w:r>
      <w:r>
        <w:rPr>
          <w:noProof/>
        </w:rPr>
        <w:fldChar w:fldCharType="separate"/>
      </w:r>
      <w:r>
        <w:rPr>
          <w:noProof/>
        </w:rPr>
        <w:t>9</w:t>
      </w:r>
      <w:r>
        <w:rPr>
          <w:noProof/>
        </w:rPr>
        <w:fldChar w:fldCharType="end"/>
      </w:r>
    </w:p>
    <w:p w14:paraId="4CE68F9D" w14:textId="7F689022" w:rsidR="00350C4A" w:rsidRDefault="00350C4A">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_Toc120682546 \h </w:instrText>
      </w:r>
      <w:r>
        <w:rPr>
          <w:noProof/>
        </w:rPr>
      </w:r>
      <w:r>
        <w:rPr>
          <w:noProof/>
        </w:rPr>
        <w:fldChar w:fldCharType="separate"/>
      </w:r>
      <w:r>
        <w:rPr>
          <w:noProof/>
        </w:rPr>
        <w:t>9</w:t>
      </w:r>
      <w:r>
        <w:rPr>
          <w:noProof/>
        </w:rPr>
        <w:fldChar w:fldCharType="end"/>
      </w:r>
    </w:p>
    <w:p w14:paraId="442060B0" w14:textId="11B5F56A" w:rsidR="00350C4A" w:rsidRDefault="00350C4A">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_Toc120682547 \h </w:instrText>
      </w:r>
      <w:r>
        <w:rPr>
          <w:noProof/>
        </w:rPr>
      </w:r>
      <w:r>
        <w:rPr>
          <w:noProof/>
        </w:rPr>
        <w:fldChar w:fldCharType="separate"/>
      </w:r>
      <w:r>
        <w:rPr>
          <w:noProof/>
        </w:rPr>
        <w:t>10</w:t>
      </w:r>
      <w:r>
        <w:rPr>
          <w:noProof/>
        </w:rPr>
        <w:fldChar w:fldCharType="end"/>
      </w:r>
    </w:p>
    <w:p w14:paraId="292A13EF" w14:textId="156F6835" w:rsidR="00350C4A" w:rsidRDefault="00350C4A">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_Toc120682548 \h </w:instrText>
      </w:r>
      <w:r>
        <w:rPr>
          <w:noProof/>
        </w:rPr>
      </w:r>
      <w:r>
        <w:rPr>
          <w:noProof/>
        </w:rPr>
        <w:fldChar w:fldCharType="separate"/>
      </w:r>
      <w:r>
        <w:rPr>
          <w:noProof/>
        </w:rPr>
        <w:t>10</w:t>
      </w:r>
      <w:r>
        <w:rPr>
          <w:noProof/>
        </w:rPr>
        <w:fldChar w:fldCharType="end"/>
      </w:r>
    </w:p>
    <w:p w14:paraId="4E4B830D" w14:textId="4C3D2F14" w:rsidR="00350C4A" w:rsidRDefault="00350C4A">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_Toc120682549 \h </w:instrText>
      </w:r>
      <w:r>
        <w:rPr>
          <w:noProof/>
        </w:rPr>
      </w:r>
      <w:r>
        <w:rPr>
          <w:noProof/>
        </w:rPr>
        <w:fldChar w:fldCharType="separate"/>
      </w:r>
      <w:r>
        <w:rPr>
          <w:noProof/>
        </w:rPr>
        <w:t>10</w:t>
      </w:r>
      <w:r>
        <w:rPr>
          <w:noProof/>
        </w:rPr>
        <w:fldChar w:fldCharType="end"/>
      </w:r>
    </w:p>
    <w:p w14:paraId="41EF71A6" w14:textId="2818AD58" w:rsidR="00350C4A" w:rsidRDefault="00350C4A">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_Toc120682550 \h </w:instrText>
      </w:r>
      <w:r>
        <w:rPr>
          <w:noProof/>
        </w:rPr>
      </w:r>
      <w:r>
        <w:rPr>
          <w:noProof/>
        </w:rPr>
        <w:fldChar w:fldCharType="separate"/>
      </w:r>
      <w:r>
        <w:rPr>
          <w:noProof/>
        </w:rPr>
        <w:t>10</w:t>
      </w:r>
      <w:r>
        <w:rPr>
          <w:noProof/>
        </w:rPr>
        <w:fldChar w:fldCharType="end"/>
      </w:r>
    </w:p>
    <w:p w14:paraId="19E7C4AC" w14:textId="3888A0AD"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4.2.</w:t>
      </w:r>
      <w:r w:rsidRPr="009478C7">
        <w:rPr>
          <w:noProof/>
          <w:lang w:val="en-US" w:eastAsia="zh-CN"/>
        </w:rPr>
        <w:t>1.3</w:t>
      </w:r>
      <w:r>
        <w:rPr>
          <w:rFonts w:asciiTheme="minorHAnsi" w:eastAsiaTheme="minorEastAsia" w:hAnsiTheme="minorHAnsi" w:cstheme="minorBidi"/>
          <w:noProof/>
          <w:kern w:val="2"/>
          <w:sz w:val="21"/>
          <w:szCs w:val="22"/>
          <w:lang w:val="en-US" w:eastAsia="zh-CN"/>
        </w:rPr>
        <w:tab/>
      </w:r>
      <w:r w:rsidRPr="009478C7">
        <w:rPr>
          <w:noProof/>
          <w:lang w:val="en-US"/>
        </w:rPr>
        <w:t>Network Functions</w:t>
      </w:r>
      <w:r>
        <w:rPr>
          <w:noProof/>
        </w:rPr>
        <w:tab/>
      </w:r>
      <w:r>
        <w:rPr>
          <w:noProof/>
        </w:rPr>
        <w:fldChar w:fldCharType="begin"/>
      </w:r>
      <w:r>
        <w:rPr>
          <w:noProof/>
        </w:rPr>
        <w:instrText xml:space="preserve"> PAGEREF _Toc120682551 \h </w:instrText>
      </w:r>
      <w:r>
        <w:rPr>
          <w:noProof/>
        </w:rPr>
      </w:r>
      <w:r>
        <w:rPr>
          <w:noProof/>
        </w:rPr>
        <w:fldChar w:fldCharType="separate"/>
      </w:r>
      <w:r>
        <w:rPr>
          <w:noProof/>
        </w:rPr>
        <w:t>11</w:t>
      </w:r>
      <w:r>
        <w:rPr>
          <w:noProof/>
        </w:rPr>
        <w:fldChar w:fldCharType="end"/>
      </w:r>
    </w:p>
    <w:p w14:paraId="6B70CC61" w14:textId="5CA7ED7C" w:rsidR="00350C4A" w:rsidRDefault="00350C4A">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9478C7">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_Toc120682552 \h </w:instrText>
      </w:r>
      <w:r>
        <w:rPr>
          <w:noProof/>
        </w:rPr>
      </w:r>
      <w:r>
        <w:rPr>
          <w:noProof/>
        </w:rPr>
        <w:fldChar w:fldCharType="separate"/>
      </w:r>
      <w:r>
        <w:rPr>
          <w:noProof/>
        </w:rPr>
        <w:t>11</w:t>
      </w:r>
      <w:r>
        <w:rPr>
          <w:noProof/>
        </w:rPr>
        <w:fldChar w:fldCharType="end"/>
      </w:r>
    </w:p>
    <w:p w14:paraId="615D9388" w14:textId="382A19B2" w:rsidR="00350C4A" w:rsidRDefault="00350C4A">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_Toc120682553 \h </w:instrText>
      </w:r>
      <w:r>
        <w:rPr>
          <w:noProof/>
        </w:rPr>
      </w:r>
      <w:r>
        <w:rPr>
          <w:noProof/>
        </w:rPr>
        <w:fldChar w:fldCharType="separate"/>
      </w:r>
      <w:r>
        <w:rPr>
          <w:noProof/>
        </w:rPr>
        <w:t>11</w:t>
      </w:r>
      <w:r>
        <w:rPr>
          <w:noProof/>
        </w:rPr>
        <w:fldChar w:fldCharType="end"/>
      </w:r>
    </w:p>
    <w:p w14:paraId="5DF1B0A1" w14:textId="4198C3FD" w:rsidR="00350C4A" w:rsidRDefault="00350C4A">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_Toc120682554 \h </w:instrText>
      </w:r>
      <w:r>
        <w:rPr>
          <w:noProof/>
        </w:rPr>
      </w:r>
      <w:r>
        <w:rPr>
          <w:noProof/>
        </w:rPr>
        <w:fldChar w:fldCharType="separate"/>
      </w:r>
      <w:r>
        <w:rPr>
          <w:noProof/>
        </w:rPr>
        <w:t>12</w:t>
      </w:r>
      <w:r>
        <w:rPr>
          <w:noProof/>
        </w:rPr>
        <w:fldChar w:fldCharType="end"/>
      </w:r>
    </w:p>
    <w:p w14:paraId="1C1203BB" w14:textId="079E39CE" w:rsidR="00350C4A" w:rsidRDefault="00350C4A">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_Toc120682555 \h </w:instrText>
      </w:r>
      <w:r>
        <w:rPr>
          <w:noProof/>
        </w:rPr>
      </w:r>
      <w:r>
        <w:rPr>
          <w:noProof/>
        </w:rPr>
        <w:fldChar w:fldCharType="separate"/>
      </w:r>
      <w:r>
        <w:rPr>
          <w:noProof/>
        </w:rPr>
        <w:t>12</w:t>
      </w:r>
      <w:r>
        <w:rPr>
          <w:noProof/>
        </w:rPr>
        <w:fldChar w:fldCharType="end"/>
      </w:r>
    </w:p>
    <w:p w14:paraId="7A25DE58" w14:textId="0E13D282" w:rsidR="00350C4A" w:rsidRDefault="00350C4A">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_Toc120682556 \h </w:instrText>
      </w:r>
      <w:r>
        <w:rPr>
          <w:noProof/>
        </w:rPr>
      </w:r>
      <w:r>
        <w:rPr>
          <w:noProof/>
        </w:rPr>
        <w:fldChar w:fldCharType="separate"/>
      </w:r>
      <w:r>
        <w:rPr>
          <w:noProof/>
        </w:rPr>
        <w:t>12</w:t>
      </w:r>
      <w:r>
        <w:rPr>
          <w:noProof/>
        </w:rPr>
        <w:fldChar w:fldCharType="end"/>
      </w:r>
    </w:p>
    <w:p w14:paraId="19CFC5C4" w14:textId="0B676839" w:rsidR="00350C4A" w:rsidRDefault="00350C4A">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_Toc120682557 \h </w:instrText>
      </w:r>
      <w:r>
        <w:rPr>
          <w:noProof/>
        </w:rPr>
      </w:r>
      <w:r>
        <w:rPr>
          <w:noProof/>
        </w:rPr>
        <w:fldChar w:fldCharType="separate"/>
      </w:r>
      <w:r>
        <w:rPr>
          <w:noProof/>
        </w:rPr>
        <w:t>12</w:t>
      </w:r>
      <w:r>
        <w:rPr>
          <w:noProof/>
        </w:rPr>
        <w:fldChar w:fldCharType="end"/>
      </w:r>
    </w:p>
    <w:p w14:paraId="52E2A3FA" w14:textId="4883F7D1" w:rsidR="00350C4A" w:rsidRDefault="00350C4A">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_Toc120682558 \h </w:instrText>
      </w:r>
      <w:r>
        <w:rPr>
          <w:noProof/>
        </w:rPr>
      </w:r>
      <w:r>
        <w:rPr>
          <w:noProof/>
        </w:rPr>
        <w:fldChar w:fldCharType="separate"/>
      </w:r>
      <w:r>
        <w:rPr>
          <w:noProof/>
        </w:rPr>
        <w:t>12</w:t>
      </w:r>
      <w:r>
        <w:rPr>
          <w:noProof/>
        </w:rPr>
        <w:fldChar w:fldCharType="end"/>
      </w:r>
    </w:p>
    <w:p w14:paraId="5BB99B5D" w14:textId="38657EC3" w:rsidR="00350C4A" w:rsidRDefault="00350C4A">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_Toc120682559 \h </w:instrText>
      </w:r>
      <w:r>
        <w:rPr>
          <w:noProof/>
        </w:rPr>
      </w:r>
      <w:r>
        <w:rPr>
          <w:noProof/>
        </w:rPr>
        <w:fldChar w:fldCharType="separate"/>
      </w:r>
      <w:r>
        <w:rPr>
          <w:noProof/>
        </w:rPr>
        <w:t>13</w:t>
      </w:r>
      <w:r>
        <w:rPr>
          <w:noProof/>
        </w:rPr>
        <w:fldChar w:fldCharType="end"/>
      </w:r>
    </w:p>
    <w:p w14:paraId="7A8A2E0D" w14:textId="660E146E" w:rsidR="00350C4A" w:rsidRDefault="00350C4A">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_Toc120682560 \h </w:instrText>
      </w:r>
      <w:r>
        <w:rPr>
          <w:noProof/>
        </w:rPr>
      </w:r>
      <w:r>
        <w:rPr>
          <w:noProof/>
        </w:rPr>
        <w:fldChar w:fldCharType="separate"/>
      </w:r>
      <w:r>
        <w:rPr>
          <w:noProof/>
        </w:rPr>
        <w:t>14</w:t>
      </w:r>
      <w:r>
        <w:rPr>
          <w:noProof/>
        </w:rPr>
        <w:fldChar w:fldCharType="end"/>
      </w:r>
    </w:p>
    <w:p w14:paraId="22159ED0" w14:textId="0B15335A" w:rsidR="00350C4A" w:rsidRDefault="00350C4A">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_Toc120682561 \h </w:instrText>
      </w:r>
      <w:r>
        <w:rPr>
          <w:noProof/>
        </w:rPr>
      </w:r>
      <w:r>
        <w:rPr>
          <w:noProof/>
        </w:rPr>
        <w:fldChar w:fldCharType="separate"/>
      </w:r>
      <w:r>
        <w:rPr>
          <w:noProof/>
        </w:rPr>
        <w:t>14</w:t>
      </w:r>
      <w:r>
        <w:rPr>
          <w:noProof/>
        </w:rPr>
        <w:fldChar w:fldCharType="end"/>
      </w:r>
    </w:p>
    <w:p w14:paraId="327A4F3B" w14:textId="6C3A56E1" w:rsidR="00350C4A" w:rsidRDefault="00350C4A">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_Toc120682562 \h </w:instrText>
      </w:r>
      <w:r>
        <w:rPr>
          <w:noProof/>
        </w:rPr>
      </w:r>
      <w:r>
        <w:rPr>
          <w:noProof/>
        </w:rPr>
        <w:fldChar w:fldCharType="separate"/>
      </w:r>
      <w:r>
        <w:rPr>
          <w:noProof/>
        </w:rPr>
        <w:t>14</w:t>
      </w:r>
      <w:r>
        <w:rPr>
          <w:noProof/>
        </w:rPr>
        <w:fldChar w:fldCharType="end"/>
      </w:r>
    </w:p>
    <w:p w14:paraId="193E50B8" w14:textId="1E19352E" w:rsidR="00350C4A" w:rsidRDefault="00350C4A">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_Toc120682563 \h </w:instrText>
      </w:r>
      <w:r>
        <w:rPr>
          <w:noProof/>
        </w:rPr>
      </w:r>
      <w:r>
        <w:rPr>
          <w:noProof/>
        </w:rPr>
        <w:fldChar w:fldCharType="separate"/>
      </w:r>
      <w:r>
        <w:rPr>
          <w:noProof/>
        </w:rPr>
        <w:t>15</w:t>
      </w:r>
      <w:r>
        <w:rPr>
          <w:noProof/>
        </w:rPr>
        <w:fldChar w:fldCharType="end"/>
      </w:r>
    </w:p>
    <w:p w14:paraId="06AB64DC" w14:textId="5C33C4A3" w:rsidR="00350C4A" w:rsidRDefault="00350C4A">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_Toc120682564 \h </w:instrText>
      </w:r>
      <w:r>
        <w:rPr>
          <w:noProof/>
        </w:rPr>
      </w:r>
      <w:r>
        <w:rPr>
          <w:noProof/>
        </w:rPr>
        <w:fldChar w:fldCharType="separate"/>
      </w:r>
      <w:r>
        <w:rPr>
          <w:noProof/>
        </w:rPr>
        <w:t>15</w:t>
      </w:r>
      <w:r>
        <w:rPr>
          <w:noProof/>
        </w:rPr>
        <w:fldChar w:fldCharType="end"/>
      </w:r>
    </w:p>
    <w:p w14:paraId="7849005E" w14:textId="159E5123" w:rsidR="00350C4A" w:rsidRDefault="00350C4A">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_Toc120682565 \h </w:instrText>
      </w:r>
      <w:r>
        <w:rPr>
          <w:noProof/>
        </w:rPr>
      </w:r>
      <w:r>
        <w:rPr>
          <w:noProof/>
        </w:rPr>
        <w:fldChar w:fldCharType="separate"/>
      </w:r>
      <w:r>
        <w:rPr>
          <w:noProof/>
        </w:rPr>
        <w:t>15</w:t>
      </w:r>
      <w:r>
        <w:rPr>
          <w:noProof/>
        </w:rPr>
        <w:fldChar w:fldCharType="end"/>
      </w:r>
    </w:p>
    <w:p w14:paraId="23A01C0C" w14:textId="486C6BA3" w:rsidR="00350C4A" w:rsidRDefault="00350C4A">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_Toc120682566 \h </w:instrText>
      </w:r>
      <w:r>
        <w:rPr>
          <w:noProof/>
        </w:rPr>
      </w:r>
      <w:r>
        <w:rPr>
          <w:noProof/>
        </w:rPr>
        <w:fldChar w:fldCharType="separate"/>
      </w:r>
      <w:r>
        <w:rPr>
          <w:noProof/>
        </w:rPr>
        <w:t>15</w:t>
      </w:r>
      <w:r>
        <w:rPr>
          <w:noProof/>
        </w:rPr>
        <w:fldChar w:fldCharType="end"/>
      </w:r>
    </w:p>
    <w:p w14:paraId="5060C29D" w14:textId="0040DC3E"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4.3.</w:t>
      </w:r>
      <w:r w:rsidRPr="009478C7">
        <w:rPr>
          <w:noProof/>
          <w:lang w:val="en-US" w:eastAsia="zh-CN"/>
        </w:rPr>
        <w:t>1.3</w:t>
      </w:r>
      <w:r>
        <w:rPr>
          <w:rFonts w:asciiTheme="minorHAnsi" w:eastAsiaTheme="minorEastAsia" w:hAnsiTheme="minorHAnsi" w:cstheme="minorBidi"/>
          <w:noProof/>
          <w:kern w:val="2"/>
          <w:sz w:val="21"/>
          <w:szCs w:val="22"/>
          <w:lang w:val="en-US" w:eastAsia="zh-CN"/>
        </w:rPr>
        <w:tab/>
      </w:r>
      <w:r w:rsidRPr="009478C7">
        <w:rPr>
          <w:noProof/>
          <w:lang w:val="en-US"/>
        </w:rPr>
        <w:t>Network Functions</w:t>
      </w:r>
      <w:r>
        <w:rPr>
          <w:noProof/>
        </w:rPr>
        <w:tab/>
      </w:r>
      <w:r>
        <w:rPr>
          <w:noProof/>
        </w:rPr>
        <w:fldChar w:fldCharType="begin"/>
      </w:r>
      <w:r>
        <w:rPr>
          <w:noProof/>
        </w:rPr>
        <w:instrText xml:space="preserve"> PAGEREF _Toc120682567 \h </w:instrText>
      </w:r>
      <w:r>
        <w:rPr>
          <w:noProof/>
        </w:rPr>
      </w:r>
      <w:r>
        <w:rPr>
          <w:noProof/>
        </w:rPr>
        <w:fldChar w:fldCharType="separate"/>
      </w:r>
      <w:r>
        <w:rPr>
          <w:noProof/>
        </w:rPr>
        <w:t>16</w:t>
      </w:r>
      <w:r>
        <w:rPr>
          <w:noProof/>
        </w:rPr>
        <w:fldChar w:fldCharType="end"/>
      </w:r>
    </w:p>
    <w:p w14:paraId="2B16DB1A" w14:textId="5BC9566E" w:rsidR="00350C4A" w:rsidRDefault="00350C4A">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478C7">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_Toc120682568 \h </w:instrText>
      </w:r>
      <w:r>
        <w:rPr>
          <w:noProof/>
        </w:rPr>
      </w:r>
      <w:r>
        <w:rPr>
          <w:noProof/>
        </w:rPr>
        <w:fldChar w:fldCharType="separate"/>
      </w:r>
      <w:r>
        <w:rPr>
          <w:noProof/>
        </w:rPr>
        <w:t>16</w:t>
      </w:r>
      <w:r>
        <w:rPr>
          <w:noProof/>
        </w:rPr>
        <w:fldChar w:fldCharType="end"/>
      </w:r>
    </w:p>
    <w:p w14:paraId="26E034A9" w14:textId="05FC29A7" w:rsidR="00350C4A" w:rsidRDefault="00350C4A">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_Toc120682569 \h </w:instrText>
      </w:r>
      <w:r>
        <w:rPr>
          <w:noProof/>
        </w:rPr>
      </w:r>
      <w:r>
        <w:rPr>
          <w:noProof/>
        </w:rPr>
        <w:fldChar w:fldCharType="separate"/>
      </w:r>
      <w:r>
        <w:rPr>
          <w:noProof/>
        </w:rPr>
        <w:t>16</w:t>
      </w:r>
      <w:r>
        <w:rPr>
          <w:noProof/>
        </w:rPr>
        <w:fldChar w:fldCharType="end"/>
      </w:r>
    </w:p>
    <w:p w14:paraId="0251046D" w14:textId="768503F1" w:rsidR="00350C4A" w:rsidRDefault="00350C4A">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_Toc120682</w:instrText>
      </w:r>
      <w:r>
        <w:rPr>
          <w:noProof/>
        </w:rPr>
        <w:lastRenderedPageBreak/>
        <w:instrText xml:space="preserve">570 \h </w:instrText>
      </w:r>
      <w:r>
        <w:rPr>
          <w:noProof/>
        </w:rPr>
      </w:r>
      <w:r>
        <w:rPr>
          <w:noProof/>
        </w:rPr>
        <w:fldChar w:fldCharType="separate"/>
      </w:r>
      <w:r>
        <w:rPr>
          <w:noProof/>
        </w:rPr>
        <w:t>16</w:t>
      </w:r>
      <w:r>
        <w:rPr>
          <w:noProof/>
        </w:rPr>
        <w:fldChar w:fldCharType="end"/>
      </w:r>
    </w:p>
    <w:p w14:paraId="79237295" w14:textId="073E6A4E" w:rsidR="00350C4A" w:rsidRDefault="00350C4A">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_Toc120682571 \h </w:instrText>
      </w:r>
      <w:r>
        <w:rPr>
          <w:noProof/>
        </w:rPr>
      </w:r>
      <w:r>
        <w:rPr>
          <w:noProof/>
        </w:rPr>
        <w:fldChar w:fldCharType="separate"/>
      </w:r>
      <w:r>
        <w:rPr>
          <w:noProof/>
        </w:rPr>
        <w:t>16</w:t>
      </w:r>
      <w:r>
        <w:rPr>
          <w:noProof/>
        </w:rPr>
        <w:fldChar w:fldCharType="end"/>
      </w:r>
    </w:p>
    <w:p w14:paraId="5FEFA5AE" w14:textId="2847714F" w:rsidR="00350C4A" w:rsidRDefault="00350C4A">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_Toc120682572 \h </w:instrText>
      </w:r>
      <w:r>
        <w:rPr>
          <w:noProof/>
        </w:rPr>
      </w:r>
      <w:r>
        <w:rPr>
          <w:noProof/>
        </w:rPr>
        <w:fldChar w:fldCharType="separate"/>
      </w:r>
      <w:r>
        <w:rPr>
          <w:noProof/>
        </w:rPr>
        <w:t>17</w:t>
      </w:r>
      <w:r>
        <w:rPr>
          <w:noProof/>
        </w:rPr>
        <w:fldChar w:fldCharType="end"/>
      </w:r>
    </w:p>
    <w:p w14:paraId="07B3F62E" w14:textId="5F6AA90D" w:rsidR="00350C4A" w:rsidRDefault="00350C4A">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_Toc120682573 \h </w:instrText>
      </w:r>
      <w:r>
        <w:rPr>
          <w:noProof/>
        </w:rPr>
      </w:r>
      <w:r>
        <w:rPr>
          <w:noProof/>
        </w:rPr>
        <w:fldChar w:fldCharType="separate"/>
      </w:r>
      <w:r>
        <w:rPr>
          <w:noProof/>
        </w:rPr>
        <w:t>17</w:t>
      </w:r>
      <w:r>
        <w:rPr>
          <w:noProof/>
        </w:rPr>
        <w:fldChar w:fldCharType="end"/>
      </w:r>
    </w:p>
    <w:p w14:paraId="1DF800C1" w14:textId="58AB9E1F" w:rsidR="00350C4A" w:rsidRDefault="00350C4A">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_Toc120682574 \h </w:instrText>
      </w:r>
      <w:r>
        <w:rPr>
          <w:noProof/>
        </w:rPr>
      </w:r>
      <w:r>
        <w:rPr>
          <w:noProof/>
        </w:rPr>
        <w:fldChar w:fldCharType="separate"/>
      </w:r>
      <w:r>
        <w:rPr>
          <w:noProof/>
        </w:rPr>
        <w:t>17</w:t>
      </w:r>
      <w:r>
        <w:rPr>
          <w:noProof/>
        </w:rPr>
        <w:fldChar w:fldCharType="end"/>
      </w:r>
    </w:p>
    <w:p w14:paraId="4E41AEE0" w14:textId="0FB25F1B" w:rsidR="00350C4A" w:rsidRDefault="00350C4A">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_Toc120682575 \h </w:instrText>
      </w:r>
      <w:r>
        <w:rPr>
          <w:noProof/>
        </w:rPr>
      </w:r>
      <w:r>
        <w:rPr>
          <w:noProof/>
        </w:rPr>
        <w:fldChar w:fldCharType="separate"/>
      </w:r>
      <w:r>
        <w:rPr>
          <w:noProof/>
        </w:rPr>
        <w:t>17</w:t>
      </w:r>
      <w:r>
        <w:rPr>
          <w:noProof/>
        </w:rPr>
        <w:fldChar w:fldCharType="end"/>
      </w:r>
    </w:p>
    <w:p w14:paraId="48DE9B25" w14:textId="34421A38" w:rsidR="00350C4A" w:rsidRDefault="00350C4A">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_Toc120682576 \h </w:instrText>
      </w:r>
      <w:r>
        <w:rPr>
          <w:noProof/>
        </w:rPr>
      </w:r>
      <w:r>
        <w:rPr>
          <w:noProof/>
        </w:rPr>
        <w:fldChar w:fldCharType="separate"/>
      </w:r>
      <w:r>
        <w:rPr>
          <w:noProof/>
        </w:rPr>
        <w:t>17</w:t>
      </w:r>
      <w:r>
        <w:rPr>
          <w:noProof/>
        </w:rPr>
        <w:fldChar w:fldCharType="end"/>
      </w:r>
    </w:p>
    <w:p w14:paraId="1EF2B721" w14:textId="076B30CC" w:rsidR="00350C4A" w:rsidRDefault="00350C4A">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_Toc120682577 \h </w:instrText>
      </w:r>
      <w:r>
        <w:rPr>
          <w:noProof/>
        </w:rPr>
      </w:r>
      <w:r>
        <w:rPr>
          <w:noProof/>
        </w:rPr>
        <w:fldChar w:fldCharType="separate"/>
      </w:r>
      <w:r>
        <w:rPr>
          <w:noProof/>
        </w:rPr>
        <w:t>17</w:t>
      </w:r>
      <w:r>
        <w:rPr>
          <w:noProof/>
        </w:rPr>
        <w:fldChar w:fldCharType="end"/>
      </w:r>
    </w:p>
    <w:p w14:paraId="60683AE9" w14:textId="0C03ECC3" w:rsidR="00350C4A" w:rsidRDefault="00350C4A">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_Toc120682578 \h </w:instrText>
      </w:r>
      <w:r>
        <w:rPr>
          <w:noProof/>
        </w:rPr>
      </w:r>
      <w:r>
        <w:rPr>
          <w:noProof/>
        </w:rPr>
        <w:fldChar w:fldCharType="separate"/>
      </w:r>
      <w:r>
        <w:rPr>
          <w:noProof/>
        </w:rPr>
        <w:t>18</w:t>
      </w:r>
      <w:r>
        <w:rPr>
          <w:noProof/>
        </w:rPr>
        <w:fldChar w:fldCharType="end"/>
      </w:r>
    </w:p>
    <w:p w14:paraId="19A8F941" w14:textId="3F1BAFFA" w:rsidR="00350C4A" w:rsidRDefault="00350C4A">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_Toc120682579 \h </w:instrText>
      </w:r>
      <w:r>
        <w:rPr>
          <w:noProof/>
        </w:rPr>
      </w:r>
      <w:r>
        <w:rPr>
          <w:noProof/>
        </w:rPr>
        <w:fldChar w:fldCharType="separate"/>
      </w:r>
      <w:r>
        <w:rPr>
          <w:noProof/>
        </w:rPr>
        <w:t>19</w:t>
      </w:r>
      <w:r>
        <w:rPr>
          <w:noProof/>
        </w:rPr>
        <w:fldChar w:fldCharType="end"/>
      </w:r>
    </w:p>
    <w:p w14:paraId="026EE8B7" w14:textId="34D11506" w:rsidR="00350C4A" w:rsidRDefault="00350C4A">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_Toc120682580 \h </w:instrText>
      </w:r>
      <w:r>
        <w:rPr>
          <w:noProof/>
        </w:rPr>
      </w:r>
      <w:r>
        <w:rPr>
          <w:noProof/>
        </w:rPr>
        <w:fldChar w:fldCharType="separate"/>
      </w:r>
      <w:r>
        <w:rPr>
          <w:noProof/>
        </w:rPr>
        <w:t>19</w:t>
      </w:r>
      <w:r>
        <w:rPr>
          <w:noProof/>
        </w:rPr>
        <w:fldChar w:fldCharType="end"/>
      </w:r>
    </w:p>
    <w:p w14:paraId="73E26D80" w14:textId="6A0F9704" w:rsidR="00350C4A" w:rsidRDefault="00350C4A">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_Toc120682581 \h </w:instrText>
      </w:r>
      <w:r>
        <w:rPr>
          <w:noProof/>
        </w:rPr>
      </w:r>
      <w:r>
        <w:rPr>
          <w:noProof/>
        </w:rPr>
        <w:fldChar w:fldCharType="separate"/>
      </w:r>
      <w:r>
        <w:rPr>
          <w:noProof/>
        </w:rPr>
        <w:t>19</w:t>
      </w:r>
      <w:r>
        <w:rPr>
          <w:noProof/>
        </w:rPr>
        <w:fldChar w:fldCharType="end"/>
      </w:r>
    </w:p>
    <w:p w14:paraId="508FAA1B" w14:textId="1A7556DD" w:rsidR="00350C4A" w:rsidRDefault="00350C4A">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_Toc120682582 \h </w:instrText>
      </w:r>
      <w:r>
        <w:rPr>
          <w:noProof/>
        </w:rPr>
      </w:r>
      <w:r>
        <w:rPr>
          <w:noProof/>
        </w:rPr>
        <w:fldChar w:fldCharType="separate"/>
      </w:r>
      <w:r>
        <w:rPr>
          <w:noProof/>
        </w:rPr>
        <w:t>19</w:t>
      </w:r>
      <w:r>
        <w:rPr>
          <w:noProof/>
        </w:rPr>
        <w:fldChar w:fldCharType="end"/>
      </w:r>
    </w:p>
    <w:p w14:paraId="327DC03A" w14:textId="1C46184A" w:rsidR="00350C4A" w:rsidRDefault="00350C4A">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_Toc120682583 \h </w:instrText>
      </w:r>
      <w:r>
        <w:rPr>
          <w:noProof/>
        </w:rPr>
      </w:r>
      <w:r>
        <w:rPr>
          <w:noProof/>
        </w:rPr>
        <w:fldChar w:fldCharType="separate"/>
      </w:r>
      <w:r>
        <w:rPr>
          <w:noProof/>
        </w:rPr>
        <w:t>19</w:t>
      </w:r>
      <w:r>
        <w:rPr>
          <w:noProof/>
        </w:rPr>
        <w:fldChar w:fldCharType="end"/>
      </w:r>
    </w:p>
    <w:p w14:paraId="1D44328F" w14:textId="51912B8B" w:rsidR="00350C4A" w:rsidRDefault="00350C4A">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_Toc120682584 \h </w:instrText>
      </w:r>
      <w:r>
        <w:rPr>
          <w:noProof/>
        </w:rPr>
      </w:r>
      <w:r>
        <w:rPr>
          <w:noProof/>
        </w:rPr>
        <w:fldChar w:fldCharType="separate"/>
      </w:r>
      <w:r>
        <w:rPr>
          <w:noProof/>
        </w:rPr>
        <w:t>19</w:t>
      </w:r>
      <w:r>
        <w:rPr>
          <w:noProof/>
        </w:rPr>
        <w:fldChar w:fldCharType="end"/>
      </w:r>
    </w:p>
    <w:p w14:paraId="5C546859" w14:textId="5E45288D" w:rsidR="00350C4A" w:rsidRDefault="00350C4A">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_Toc120682585 \h </w:instrText>
      </w:r>
      <w:r>
        <w:rPr>
          <w:noProof/>
        </w:rPr>
      </w:r>
      <w:r>
        <w:rPr>
          <w:noProof/>
        </w:rPr>
        <w:fldChar w:fldCharType="separate"/>
      </w:r>
      <w:r>
        <w:rPr>
          <w:noProof/>
        </w:rPr>
        <w:t>19</w:t>
      </w:r>
      <w:r>
        <w:rPr>
          <w:noProof/>
        </w:rPr>
        <w:fldChar w:fldCharType="end"/>
      </w:r>
    </w:p>
    <w:p w14:paraId="2D33F45A" w14:textId="1BC0C918" w:rsidR="00350C4A" w:rsidRDefault="00350C4A">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_Toc120682586 \h </w:instrText>
      </w:r>
      <w:r>
        <w:rPr>
          <w:noProof/>
        </w:rPr>
      </w:r>
      <w:r>
        <w:rPr>
          <w:noProof/>
        </w:rPr>
        <w:fldChar w:fldCharType="separate"/>
      </w:r>
      <w:r>
        <w:rPr>
          <w:noProof/>
        </w:rPr>
        <w:t>19</w:t>
      </w:r>
      <w:r>
        <w:rPr>
          <w:noProof/>
        </w:rPr>
        <w:fldChar w:fldCharType="end"/>
      </w:r>
    </w:p>
    <w:p w14:paraId="3D31E841" w14:textId="0E32E346" w:rsidR="00350C4A" w:rsidRDefault="00350C4A">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_Toc120682587 \h </w:instrText>
      </w:r>
      <w:r>
        <w:rPr>
          <w:noProof/>
        </w:rPr>
      </w:r>
      <w:r>
        <w:rPr>
          <w:noProof/>
        </w:rPr>
        <w:fldChar w:fldCharType="separate"/>
      </w:r>
      <w:r>
        <w:rPr>
          <w:noProof/>
        </w:rPr>
        <w:t>19</w:t>
      </w:r>
      <w:r>
        <w:rPr>
          <w:noProof/>
        </w:rPr>
        <w:fldChar w:fldCharType="end"/>
      </w:r>
    </w:p>
    <w:p w14:paraId="3EA7CAFF" w14:textId="56D2FB7F" w:rsidR="00350C4A" w:rsidRDefault="00350C4A">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_Toc120682588 \h </w:instrText>
      </w:r>
      <w:r>
        <w:rPr>
          <w:noProof/>
        </w:rPr>
      </w:r>
      <w:r>
        <w:rPr>
          <w:noProof/>
        </w:rPr>
        <w:fldChar w:fldCharType="separate"/>
      </w:r>
      <w:r>
        <w:rPr>
          <w:noProof/>
        </w:rPr>
        <w:t>20</w:t>
      </w:r>
      <w:r>
        <w:rPr>
          <w:noProof/>
        </w:rPr>
        <w:fldChar w:fldCharType="end"/>
      </w:r>
    </w:p>
    <w:p w14:paraId="46237A1E" w14:textId="14241F82" w:rsidR="00350C4A" w:rsidRDefault="00350C4A">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_Toc120682589 \h </w:instrText>
      </w:r>
      <w:r>
        <w:rPr>
          <w:noProof/>
        </w:rPr>
      </w:r>
      <w:r>
        <w:rPr>
          <w:noProof/>
        </w:rPr>
        <w:fldChar w:fldCharType="separate"/>
      </w:r>
      <w:r>
        <w:rPr>
          <w:noProof/>
        </w:rPr>
        <w:t>20</w:t>
      </w:r>
      <w:r>
        <w:rPr>
          <w:noProof/>
        </w:rPr>
        <w:fldChar w:fldCharType="end"/>
      </w:r>
    </w:p>
    <w:p w14:paraId="5A10B6CD" w14:textId="55071EC0" w:rsidR="00350C4A" w:rsidRDefault="00350C4A">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_Toc120682590 \h </w:instrText>
      </w:r>
      <w:r>
        <w:rPr>
          <w:noProof/>
        </w:rPr>
      </w:r>
      <w:r>
        <w:rPr>
          <w:noProof/>
        </w:rPr>
        <w:fldChar w:fldCharType="separate"/>
      </w:r>
      <w:r>
        <w:rPr>
          <w:noProof/>
        </w:rPr>
        <w:t>20</w:t>
      </w:r>
      <w:r>
        <w:rPr>
          <w:noProof/>
        </w:rPr>
        <w:fldChar w:fldCharType="end"/>
      </w:r>
    </w:p>
    <w:p w14:paraId="4E41B183" w14:textId="2A13D420" w:rsidR="00350C4A" w:rsidRDefault="00350C4A">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_Toc120682591 \h </w:instrText>
      </w:r>
      <w:r>
        <w:rPr>
          <w:noProof/>
        </w:rPr>
      </w:r>
      <w:r>
        <w:rPr>
          <w:noProof/>
        </w:rPr>
        <w:fldChar w:fldCharType="separate"/>
      </w:r>
      <w:r>
        <w:rPr>
          <w:noProof/>
        </w:rPr>
        <w:t>20</w:t>
      </w:r>
      <w:r>
        <w:rPr>
          <w:noProof/>
        </w:rPr>
        <w:fldChar w:fldCharType="end"/>
      </w:r>
    </w:p>
    <w:p w14:paraId="4943BCAA" w14:textId="27B81CB3" w:rsidR="00350C4A" w:rsidRDefault="00350C4A">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_Toc120682592 \h </w:instrText>
      </w:r>
      <w:r>
        <w:rPr>
          <w:noProof/>
        </w:rPr>
      </w:r>
      <w:r>
        <w:rPr>
          <w:noProof/>
        </w:rPr>
        <w:fldChar w:fldCharType="separate"/>
      </w:r>
      <w:r>
        <w:rPr>
          <w:noProof/>
        </w:rPr>
        <w:t>20</w:t>
      </w:r>
      <w:r>
        <w:rPr>
          <w:noProof/>
        </w:rPr>
        <w:fldChar w:fldCharType="end"/>
      </w:r>
    </w:p>
    <w:p w14:paraId="46A9A9F0" w14:textId="4175DC16" w:rsidR="00350C4A" w:rsidRDefault="00350C4A">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_Toc120682593 \h </w:instrText>
      </w:r>
      <w:r>
        <w:rPr>
          <w:noProof/>
        </w:rPr>
      </w:r>
      <w:r>
        <w:rPr>
          <w:noProof/>
        </w:rPr>
        <w:fldChar w:fldCharType="separate"/>
      </w:r>
      <w:r>
        <w:rPr>
          <w:noProof/>
        </w:rPr>
        <w:t>21</w:t>
      </w:r>
      <w:r>
        <w:rPr>
          <w:noProof/>
        </w:rPr>
        <w:fldChar w:fldCharType="end"/>
      </w:r>
    </w:p>
    <w:p w14:paraId="75E93067" w14:textId="58A75F97" w:rsidR="00350C4A" w:rsidRDefault="00350C4A">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_Toc120682594 \h </w:instrText>
      </w:r>
      <w:r>
        <w:rPr>
          <w:noProof/>
        </w:rPr>
      </w:r>
      <w:r>
        <w:rPr>
          <w:noProof/>
        </w:rPr>
        <w:fldChar w:fldCharType="separate"/>
      </w:r>
      <w:r>
        <w:rPr>
          <w:noProof/>
        </w:rPr>
        <w:t>21</w:t>
      </w:r>
      <w:r>
        <w:rPr>
          <w:noProof/>
        </w:rPr>
        <w:fldChar w:fldCharType="end"/>
      </w:r>
    </w:p>
    <w:p w14:paraId="0DF2E5EB" w14:textId="542E7205" w:rsidR="00350C4A" w:rsidRDefault="00350C4A">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_Toc120682595 \h </w:instrText>
      </w:r>
      <w:r>
        <w:rPr>
          <w:noProof/>
        </w:rPr>
      </w:r>
      <w:r>
        <w:rPr>
          <w:noProof/>
        </w:rPr>
        <w:fldChar w:fldCharType="separate"/>
      </w:r>
      <w:r>
        <w:rPr>
          <w:noProof/>
        </w:rPr>
        <w:t>21</w:t>
      </w:r>
      <w:r>
        <w:rPr>
          <w:noProof/>
        </w:rPr>
        <w:fldChar w:fldCharType="end"/>
      </w:r>
    </w:p>
    <w:p w14:paraId="3A6B1DA5" w14:textId="6C3D729B" w:rsidR="00350C4A" w:rsidRDefault="00350C4A">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_Toc120682596 \h </w:instrText>
      </w:r>
      <w:r>
        <w:rPr>
          <w:noProof/>
        </w:rPr>
      </w:r>
      <w:r>
        <w:rPr>
          <w:noProof/>
        </w:rPr>
        <w:fldChar w:fldCharType="separate"/>
      </w:r>
      <w:r>
        <w:rPr>
          <w:noProof/>
        </w:rPr>
        <w:t>21</w:t>
      </w:r>
      <w:r>
        <w:rPr>
          <w:noProof/>
        </w:rPr>
        <w:fldChar w:fldCharType="end"/>
      </w:r>
    </w:p>
    <w:p w14:paraId="3A5D2267" w14:textId="60BC2BB1" w:rsidR="00350C4A" w:rsidRDefault="00350C4A">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_Toc120682597 \h </w:instrText>
      </w:r>
      <w:r>
        <w:rPr>
          <w:noProof/>
        </w:rPr>
      </w:r>
      <w:r>
        <w:rPr>
          <w:noProof/>
        </w:rPr>
        <w:fldChar w:fldCharType="separate"/>
      </w:r>
      <w:r>
        <w:rPr>
          <w:noProof/>
        </w:rPr>
        <w:t>21</w:t>
      </w:r>
      <w:r>
        <w:rPr>
          <w:noProof/>
        </w:rPr>
        <w:fldChar w:fldCharType="end"/>
      </w:r>
    </w:p>
    <w:p w14:paraId="21FD8CA1" w14:textId="0C2AB097" w:rsidR="00350C4A" w:rsidRDefault="00350C4A">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_Toc120682598 \h </w:instrText>
      </w:r>
      <w:r>
        <w:rPr>
          <w:noProof/>
        </w:rPr>
      </w:r>
      <w:r>
        <w:rPr>
          <w:noProof/>
        </w:rPr>
        <w:fldChar w:fldCharType="separate"/>
      </w:r>
      <w:r>
        <w:rPr>
          <w:noProof/>
        </w:rPr>
        <w:t>21</w:t>
      </w:r>
      <w:r>
        <w:rPr>
          <w:noProof/>
        </w:rPr>
        <w:fldChar w:fldCharType="end"/>
      </w:r>
    </w:p>
    <w:p w14:paraId="1708D3B5" w14:textId="58DC75C1" w:rsidR="00350C4A" w:rsidRDefault="00350C4A">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_Toc120682599 \h </w:instrText>
      </w:r>
      <w:r>
        <w:rPr>
          <w:noProof/>
        </w:rPr>
      </w:r>
      <w:r>
        <w:rPr>
          <w:noProof/>
        </w:rPr>
        <w:fldChar w:fldCharType="separate"/>
      </w:r>
      <w:r>
        <w:rPr>
          <w:noProof/>
        </w:rPr>
        <w:t>22</w:t>
      </w:r>
      <w:r>
        <w:rPr>
          <w:noProof/>
        </w:rPr>
        <w:fldChar w:fldCharType="end"/>
      </w:r>
    </w:p>
    <w:p w14:paraId="48AE8AB7" w14:textId="0D4BCF1F" w:rsidR="00350C4A" w:rsidRDefault="00350C4A">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_Toc120682600 \h </w:instrText>
      </w:r>
      <w:r>
        <w:rPr>
          <w:noProof/>
        </w:rPr>
      </w:r>
      <w:r>
        <w:rPr>
          <w:noProof/>
        </w:rPr>
        <w:fldChar w:fldCharType="separate"/>
      </w:r>
      <w:r>
        <w:rPr>
          <w:noProof/>
        </w:rPr>
        <w:t>22</w:t>
      </w:r>
      <w:r>
        <w:rPr>
          <w:noProof/>
        </w:rPr>
        <w:fldChar w:fldCharType="end"/>
      </w:r>
    </w:p>
    <w:p w14:paraId="6B0C5EA7" w14:textId="7D2647D3" w:rsidR="00350C4A" w:rsidRDefault="00350C4A">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_Toc120682601 \h </w:instrText>
      </w:r>
      <w:r>
        <w:rPr>
          <w:noProof/>
        </w:rPr>
      </w:r>
      <w:r>
        <w:rPr>
          <w:noProof/>
        </w:rPr>
        <w:fldChar w:fldCharType="separate"/>
      </w:r>
      <w:r>
        <w:rPr>
          <w:noProof/>
        </w:rPr>
        <w:t>23</w:t>
      </w:r>
      <w:r>
        <w:rPr>
          <w:noProof/>
        </w:rPr>
        <w:fldChar w:fldCharType="end"/>
      </w:r>
    </w:p>
    <w:p w14:paraId="54981425" w14:textId="26542DC7" w:rsidR="00350C4A" w:rsidRDefault="00350C4A">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_Toc120682602 \h </w:instrText>
      </w:r>
      <w:r>
        <w:rPr>
          <w:noProof/>
        </w:rPr>
      </w:r>
      <w:r>
        <w:rPr>
          <w:noProof/>
        </w:rPr>
        <w:fldChar w:fldCharType="separate"/>
      </w:r>
      <w:r>
        <w:rPr>
          <w:noProof/>
        </w:rPr>
        <w:t>24</w:t>
      </w:r>
      <w:r>
        <w:rPr>
          <w:noProof/>
        </w:rPr>
        <w:fldChar w:fldCharType="end"/>
      </w:r>
    </w:p>
    <w:p w14:paraId="6949A36F" w14:textId="70D1BA46" w:rsidR="00350C4A" w:rsidRDefault="00350C4A">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_Toc120682603 \h </w:instrText>
      </w:r>
      <w:r>
        <w:rPr>
          <w:noProof/>
        </w:rPr>
      </w:r>
      <w:r>
        <w:rPr>
          <w:noProof/>
        </w:rPr>
        <w:fldChar w:fldCharType="separate"/>
      </w:r>
      <w:r>
        <w:rPr>
          <w:noProof/>
        </w:rPr>
        <w:t>24</w:t>
      </w:r>
      <w:r>
        <w:rPr>
          <w:noProof/>
        </w:rPr>
        <w:fldChar w:fldCharType="end"/>
      </w:r>
    </w:p>
    <w:p w14:paraId="490FCAEA" w14:textId="7B58A25A" w:rsidR="00350C4A" w:rsidRDefault="00350C4A">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_Toc120682604 \h </w:instrText>
      </w:r>
      <w:r>
        <w:rPr>
          <w:noProof/>
        </w:rPr>
      </w:r>
      <w:r>
        <w:rPr>
          <w:noProof/>
        </w:rPr>
        <w:fldChar w:fldCharType="separate"/>
      </w:r>
      <w:r>
        <w:rPr>
          <w:noProof/>
        </w:rPr>
        <w:t>24</w:t>
      </w:r>
      <w:r>
        <w:rPr>
          <w:noProof/>
        </w:rPr>
        <w:fldChar w:fldCharType="end"/>
      </w:r>
    </w:p>
    <w:p w14:paraId="7DE85AEE" w14:textId="4FC9EC0B" w:rsidR="00350C4A" w:rsidRDefault="00350C4A">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_Toc120682605 \h </w:instrText>
      </w:r>
      <w:r>
        <w:rPr>
          <w:noProof/>
        </w:rPr>
      </w:r>
      <w:r>
        <w:rPr>
          <w:noProof/>
        </w:rPr>
        <w:fldChar w:fldCharType="separate"/>
      </w:r>
      <w:r>
        <w:rPr>
          <w:noProof/>
        </w:rPr>
        <w:t>24</w:t>
      </w:r>
      <w:r>
        <w:rPr>
          <w:noProof/>
        </w:rPr>
        <w:fldChar w:fldCharType="end"/>
      </w:r>
    </w:p>
    <w:p w14:paraId="55F55A31" w14:textId="3BB18A79"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5.1.6.2</w:t>
      </w:r>
      <w:r>
        <w:rPr>
          <w:rFonts w:asciiTheme="minorHAnsi" w:eastAsiaTheme="minorEastAsia" w:hAnsiTheme="minorHAnsi" w:cstheme="minorBidi"/>
          <w:noProof/>
          <w:kern w:val="2"/>
          <w:sz w:val="21"/>
          <w:szCs w:val="22"/>
          <w:lang w:val="en-US" w:eastAsia="zh-CN"/>
        </w:rPr>
        <w:tab/>
      </w:r>
      <w:r w:rsidRPr="009478C7">
        <w:rPr>
          <w:noProof/>
          <w:lang w:val="en-US"/>
        </w:rPr>
        <w:t>Structured data types</w:t>
      </w:r>
      <w:r>
        <w:rPr>
          <w:noProof/>
        </w:rPr>
        <w:tab/>
      </w:r>
      <w:r>
        <w:rPr>
          <w:noProof/>
        </w:rPr>
        <w:fldChar w:fldCharType="begin"/>
      </w:r>
      <w:r>
        <w:rPr>
          <w:noProof/>
        </w:rPr>
        <w:instrText xml:space="preserve"> PAGEREF _Toc120682606 \h </w:instrText>
      </w:r>
      <w:r>
        <w:rPr>
          <w:noProof/>
        </w:rPr>
      </w:r>
      <w:r>
        <w:rPr>
          <w:noProof/>
        </w:rPr>
        <w:fldChar w:fldCharType="separate"/>
      </w:r>
      <w:r>
        <w:rPr>
          <w:noProof/>
        </w:rPr>
        <w:t>24</w:t>
      </w:r>
      <w:r>
        <w:rPr>
          <w:noProof/>
        </w:rPr>
        <w:fldChar w:fldCharType="end"/>
      </w:r>
    </w:p>
    <w:p w14:paraId="4091DBD9" w14:textId="61022FCF" w:rsidR="00350C4A" w:rsidRDefault="00350C4A">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_Toc120682607 \h </w:instrText>
      </w:r>
      <w:r>
        <w:rPr>
          <w:noProof/>
        </w:rPr>
      </w:r>
      <w:r>
        <w:rPr>
          <w:noProof/>
        </w:rPr>
        <w:fldChar w:fldCharType="separate"/>
      </w:r>
      <w:r>
        <w:rPr>
          <w:noProof/>
        </w:rPr>
        <w:t>24</w:t>
      </w:r>
      <w:r>
        <w:rPr>
          <w:noProof/>
        </w:rPr>
        <w:fldChar w:fldCharType="end"/>
      </w:r>
    </w:p>
    <w:p w14:paraId="36ABE9B3" w14:textId="3943A04A" w:rsidR="00350C4A" w:rsidRDefault="00350C4A">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_Toc120682608 \h </w:instrText>
      </w:r>
      <w:r>
        <w:rPr>
          <w:noProof/>
        </w:rPr>
      </w:r>
      <w:r>
        <w:rPr>
          <w:noProof/>
        </w:rPr>
        <w:fldChar w:fldCharType="separate"/>
      </w:r>
      <w:r>
        <w:rPr>
          <w:noProof/>
        </w:rPr>
        <w:t>24</w:t>
      </w:r>
      <w:r>
        <w:rPr>
          <w:noProof/>
        </w:rPr>
        <w:fldChar w:fldCharType="end"/>
      </w:r>
    </w:p>
    <w:p w14:paraId="7C315802" w14:textId="2B906BF7" w:rsidR="00350C4A" w:rsidRDefault="00350C4A">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_Toc120682609 \h </w:instrText>
      </w:r>
      <w:r>
        <w:rPr>
          <w:noProof/>
        </w:rPr>
      </w:r>
      <w:r>
        <w:rPr>
          <w:noProof/>
        </w:rPr>
        <w:fldChar w:fldCharType="separate"/>
      </w:r>
      <w:r>
        <w:rPr>
          <w:noProof/>
        </w:rPr>
        <w:t>25</w:t>
      </w:r>
      <w:r>
        <w:rPr>
          <w:noProof/>
        </w:rPr>
        <w:fldChar w:fldCharType="end"/>
      </w:r>
    </w:p>
    <w:p w14:paraId="0C0A38B8" w14:textId="1D05541C" w:rsidR="00350C4A" w:rsidRDefault="00350C4A">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478C7">
        <w:rPr>
          <w:noProof/>
          <w:lang w:val="en-US" w:eastAsia="zh-CN"/>
        </w:rPr>
        <w:t>MfafNotiInfo</w:t>
      </w:r>
      <w:r>
        <w:rPr>
          <w:noProof/>
        </w:rPr>
        <w:tab/>
      </w:r>
      <w:r>
        <w:rPr>
          <w:noProof/>
        </w:rPr>
        <w:fldChar w:fldCharType="begin"/>
      </w:r>
      <w:r>
        <w:rPr>
          <w:noProof/>
        </w:rPr>
        <w:instrText xml:space="preserve"> PAGEREF _Toc120682610 \h </w:instrText>
      </w:r>
      <w:r>
        <w:rPr>
          <w:noProof/>
        </w:rPr>
      </w:r>
      <w:r>
        <w:rPr>
          <w:noProof/>
        </w:rPr>
        <w:fldChar w:fldCharType="separate"/>
      </w:r>
      <w:r>
        <w:rPr>
          <w:noProof/>
        </w:rPr>
        <w:t>25</w:t>
      </w:r>
      <w:r>
        <w:rPr>
          <w:noProof/>
        </w:rPr>
        <w:fldChar w:fldCharType="end"/>
      </w:r>
    </w:p>
    <w:p w14:paraId="7F2EA536" w14:textId="61A2F25E"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5.1.6.3</w:t>
      </w:r>
      <w:r>
        <w:rPr>
          <w:rFonts w:asciiTheme="minorHAnsi" w:eastAsiaTheme="minorEastAsia" w:hAnsiTheme="minorHAnsi" w:cstheme="minorBidi"/>
          <w:noProof/>
          <w:kern w:val="2"/>
          <w:sz w:val="21"/>
          <w:szCs w:val="22"/>
          <w:lang w:val="en-US" w:eastAsia="zh-CN"/>
        </w:rPr>
        <w:tab/>
      </w:r>
      <w:r w:rsidRPr="009478C7">
        <w:rPr>
          <w:noProof/>
          <w:lang w:val="en-US"/>
        </w:rPr>
        <w:t>Simple data types and enumerations</w:t>
      </w:r>
      <w:r>
        <w:rPr>
          <w:noProof/>
        </w:rPr>
        <w:tab/>
      </w:r>
      <w:r>
        <w:rPr>
          <w:noProof/>
        </w:rPr>
        <w:fldChar w:fldCharType="begin"/>
      </w:r>
      <w:r>
        <w:rPr>
          <w:noProof/>
        </w:rPr>
        <w:instrText xml:space="preserve"> PAGEREF _Toc120682611 \h </w:instrText>
      </w:r>
      <w:r>
        <w:rPr>
          <w:noProof/>
        </w:rPr>
      </w:r>
      <w:r>
        <w:rPr>
          <w:noProof/>
        </w:rPr>
        <w:fldChar w:fldCharType="separate"/>
      </w:r>
      <w:r>
        <w:rPr>
          <w:noProof/>
        </w:rPr>
        <w:t>25</w:t>
      </w:r>
      <w:r>
        <w:rPr>
          <w:noProof/>
        </w:rPr>
        <w:fldChar w:fldCharType="end"/>
      </w:r>
    </w:p>
    <w:p w14:paraId="3B84F590" w14:textId="4C1B3423" w:rsidR="00350C4A" w:rsidRDefault="00350C4A">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_Toc120682612 \h </w:instrText>
      </w:r>
      <w:r>
        <w:rPr>
          <w:noProof/>
        </w:rPr>
      </w:r>
      <w:r>
        <w:rPr>
          <w:noProof/>
        </w:rPr>
        <w:fldChar w:fldCharType="separate"/>
      </w:r>
      <w:r>
        <w:rPr>
          <w:noProof/>
        </w:rPr>
        <w:t>25</w:t>
      </w:r>
      <w:r>
        <w:rPr>
          <w:noProof/>
        </w:rPr>
        <w:fldChar w:fldCharType="end"/>
      </w:r>
    </w:p>
    <w:p w14:paraId="76CD7358" w14:textId="6AAE9260" w:rsidR="00350C4A" w:rsidRDefault="00350C4A">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_Toc120682613 \h </w:instrText>
      </w:r>
      <w:r>
        <w:rPr>
          <w:noProof/>
        </w:rPr>
      </w:r>
      <w:r>
        <w:rPr>
          <w:noProof/>
        </w:rPr>
        <w:fldChar w:fldCharType="separate"/>
      </w:r>
      <w:r>
        <w:rPr>
          <w:noProof/>
        </w:rPr>
        <w:t>25</w:t>
      </w:r>
      <w:r>
        <w:rPr>
          <w:noProof/>
        </w:rPr>
        <w:fldChar w:fldCharType="end"/>
      </w:r>
    </w:p>
    <w:p w14:paraId="42CEF599" w14:textId="68D3F483"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_Toc120682614 \h </w:instrText>
      </w:r>
      <w:r>
        <w:rPr>
          <w:noProof/>
        </w:rPr>
      </w:r>
      <w:r>
        <w:rPr>
          <w:noProof/>
        </w:rPr>
        <w:fldChar w:fldCharType="separate"/>
      </w:r>
      <w:r>
        <w:rPr>
          <w:noProof/>
        </w:rPr>
        <w:t>26</w:t>
      </w:r>
      <w:r>
        <w:rPr>
          <w:noProof/>
        </w:rPr>
        <w:fldChar w:fldCharType="end"/>
      </w:r>
    </w:p>
    <w:p w14:paraId="18B0C786" w14:textId="5D9035F9" w:rsidR="00350C4A" w:rsidRDefault="00350C4A">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_Toc120682615 \h </w:instrText>
      </w:r>
      <w:r>
        <w:rPr>
          <w:noProof/>
        </w:rPr>
      </w:r>
      <w:r>
        <w:rPr>
          <w:noProof/>
        </w:rPr>
        <w:fldChar w:fldCharType="separate"/>
      </w:r>
      <w:r>
        <w:rPr>
          <w:noProof/>
        </w:rPr>
        <w:t>26</w:t>
      </w:r>
      <w:r>
        <w:rPr>
          <w:noProof/>
        </w:rPr>
        <w:fldChar w:fldCharType="end"/>
      </w:r>
    </w:p>
    <w:p w14:paraId="50E32A75" w14:textId="5A994F18" w:rsidR="00350C4A" w:rsidRDefault="00350C4A">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_Toc120682616 \h </w:instrText>
      </w:r>
      <w:r>
        <w:rPr>
          <w:noProof/>
        </w:rPr>
      </w:r>
      <w:r>
        <w:rPr>
          <w:noProof/>
        </w:rPr>
        <w:fldChar w:fldCharType="separate"/>
      </w:r>
      <w:r>
        <w:rPr>
          <w:noProof/>
        </w:rPr>
        <w:t>26</w:t>
      </w:r>
      <w:r>
        <w:rPr>
          <w:noProof/>
        </w:rPr>
        <w:fldChar w:fldCharType="end"/>
      </w:r>
    </w:p>
    <w:p w14:paraId="35E0AEFC" w14:textId="5C50CF1D" w:rsidR="00350C4A" w:rsidRDefault="00350C4A">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_Toc120682617 \h </w:instrText>
      </w:r>
      <w:r>
        <w:rPr>
          <w:noProof/>
        </w:rPr>
      </w:r>
      <w:r>
        <w:rPr>
          <w:noProof/>
        </w:rPr>
        <w:fldChar w:fldCharType="separate"/>
      </w:r>
      <w:r>
        <w:rPr>
          <w:noProof/>
        </w:rPr>
        <w:t>26</w:t>
      </w:r>
      <w:r>
        <w:rPr>
          <w:noProof/>
        </w:rPr>
        <w:fldChar w:fldCharType="end"/>
      </w:r>
    </w:p>
    <w:p w14:paraId="07A5C348" w14:textId="7D1C51FA" w:rsidR="00350C4A" w:rsidRDefault="00350C4A">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_Toc120682618 \h </w:instrText>
      </w:r>
      <w:r>
        <w:rPr>
          <w:noProof/>
        </w:rPr>
      </w:r>
      <w:r>
        <w:rPr>
          <w:noProof/>
        </w:rPr>
        <w:fldChar w:fldCharType="separate"/>
      </w:r>
      <w:r>
        <w:rPr>
          <w:noProof/>
        </w:rPr>
        <w:t>26</w:t>
      </w:r>
      <w:r>
        <w:rPr>
          <w:noProof/>
        </w:rPr>
        <w:fldChar w:fldCharType="end"/>
      </w:r>
    </w:p>
    <w:p w14:paraId="7D414A70" w14:textId="43DECDDD" w:rsidR="00350C4A" w:rsidRDefault="00350C4A">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_Toc120682619 \h </w:instrText>
      </w:r>
      <w:r>
        <w:rPr>
          <w:noProof/>
        </w:rPr>
      </w:r>
      <w:r>
        <w:rPr>
          <w:noProof/>
        </w:rPr>
        <w:fldChar w:fldCharType="separate"/>
      </w:r>
      <w:r>
        <w:rPr>
          <w:noProof/>
        </w:rPr>
        <w:t>26</w:t>
      </w:r>
      <w:r>
        <w:rPr>
          <w:noProof/>
        </w:rPr>
        <w:fldChar w:fldCharType="end"/>
      </w:r>
    </w:p>
    <w:p w14:paraId="4CD1AE1C" w14:textId="1223EEB8" w:rsidR="00350C4A" w:rsidRDefault="00350C4A">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_Toc120682620 \h </w:instrText>
      </w:r>
      <w:r>
        <w:rPr>
          <w:noProof/>
        </w:rPr>
      </w:r>
      <w:r>
        <w:rPr>
          <w:noProof/>
        </w:rPr>
        <w:fldChar w:fldCharType="separate"/>
      </w:r>
      <w:r>
        <w:rPr>
          <w:noProof/>
        </w:rPr>
        <w:t>26</w:t>
      </w:r>
      <w:r>
        <w:rPr>
          <w:noProof/>
        </w:rPr>
        <w:fldChar w:fldCharType="end"/>
      </w:r>
    </w:p>
    <w:p w14:paraId="23115917" w14:textId="199F4CD0" w:rsidR="00350C4A" w:rsidRDefault="00350C4A">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_Toc120682621 \h </w:instrText>
      </w:r>
      <w:r>
        <w:rPr>
          <w:noProof/>
        </w:rPr>
      </w:r>
      <w:r>
        <w:rPr>
          <w:noProof/>
        </w:rPr>
        <w:fldChar w:fldCharType="separate"/>
      </w:r>
      <w:r>
        <w:rPr>
          <w:noProof/>
        </w:rPr>
        <w:t>26</w:t>
      </w:r>
      <w:r>
        <w:rPr>
          <w:noProof/>
        </w:rPr>
        <w:fldChar w:fldCharType="end"/>
      </w:r>
    </w:p>
    <w:p w14:paraId="6B9396ED" w14:textId="329A646D" w:rsidR="00350C4A" w:rsidRDefault="00350C4A">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_Toc120682622 \h </w:instrText>
      </w:r>
      <w:r>
        <w:rPr>
          <w:noProof/>
        </w:rPr>
      </w:r>
      <w:r>
        <w:rPr>
          <w:noProof/>
        </w:rPr>
        <w:fldChar w:fldCharType="separate"/>
      </w:r>
      <w:r>
        <w:rPr>
          <w:noProof/>
        </w:rPr>
        <w:t>27</w:t>
      </w:r>
      <w:r>
        <w:rPr>
          <w:noProof/>
        </w:rPr>
        <w:fldChar w:fldCharType="end"/>
      </w:r>
    </w:p>
    <w:p w14:paraId="1811FE8E" w14:textId="0333AA15" w:rsidR="00350C4A" w:rsidRDefault="00350C4A">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_Toc120682623 \h </w:instrText>
      </w:r>
      <w:r>
        <w:rPr>
          <w:noProof/>
        </w:rPr>
      </w:r>
      <w:r>
        <w:rPr>
          <w:noProof/>
        </w:rPr>
        <w:fldChar w:fldCharType="separate"/>
      </w:r>
      <w:r>
        <w:rPr>
          <w:noProof/>
        </w:rPr>
        <w:t>27</w:t>
      </w:r>
      <w:r>
        <w:rPr>
          <w:noProof/>
        </w:rPr>
        <w:fldChar w:fldCharType="end"/>
      </w:r>
    </w:p>
    <w:p w14:paraId="055F5C31" w14:textId="6EDB8170" w:rsidR="00350C4A" w:rsidRDefault="00350C4A">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_Toc120682624 \h </w:instrText>
      </w:r>
      <w:r>
        <w:rPr>
          <w:noProof/>
        </w:rPr>
      </w:r>
      <w:r>
        <w:rPr>
          <w:noProof/>
        </w:rPr>
        <w:fldChar w:fldCharType="separate"/>
      </w:r>
      <w:r>
        <w:rPr>
          <w:noProof/>
        </w:rPr>
        <w:t>27</w:t>
      </w:r>
      <w:r>
        <w:rPr>
          <w:noProof/>
        </w:rPr>
        <w:fldChar w:fldCharType="end"/>
      </w:r>
    </w:p>
    <w:p w14:paraId="366065AB" w14:textId="7BA6AEAF" w:rsidR="00350C4A" w:rsidRDefault="00350C4A">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_Toc120682625 \h </w:instrText>
      </w:r>
      <w:r>
        <w:rPr>
          <w:noProof/>
        </w:rPr>
      </w:r>
      <w:r>
        <w:rPr>
          <w:noProof/>
        </w:rPr>
        <w:fldChar w:fldCharType="separate"/>
      </w:r>
      <w:r>
        <w:rPr>
          <w:noProof/>
        </w:rPr>
        <w:t>27</w:t>
      </w:r>
      <w:r>
        <w:rPr>
          <w:noProof/>
        </w:rPr>
        <w:fldChar w:fldCharType="end"/>
      </w:r>
    </w:p>
    <w:p w14:paraId="2B292EDC" w14:textId="6318A398" w:rsidR="00350C4A" w:rsidRDefault="00350C4A">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_Toc120682626 \h </w:instrText>
      </w:r>
      <w:r>
        <w:rPr>
          <w:noProof/>
        </w:rPr>
      </w:r>
      <w:r>
        <w:rPr>
          <w:noProof/>
        </w:rPr>
        <w:fldChar w:fldCharType="separate"/>
      </w:r>
      <w:r>
        <w:rPr>
          <w:noProof/>
        </w:rPr>
        <w:t>27</w:t>
      </w:r>
      <w:r>
        <w:rPr>
          <w:noProof/>
        </w:rPr>
        <w:fldChar w:fldCharType="end"/>
      </w:r>
    </w:p>
    <w:p w14:paraId="65F76A50" w14:textId="7D48BA4F" w:rsidR="00350C4A" w:rsidRDefault="00350C4A">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_Toc120682627 \h </w:instrText>
      </w:r>
      <w:r>
        <w:rPr>
          <w:noProof/>
        </w:rPr>
      </w:r>
      <w:r>
        <w:rPr>
          <w:noProof/>
        </w:rPr>
        <w:fldChar w:fldCharType="separate"/>
      </w:r>
      <w:r>
        <w:rPr>
          <w:noProof/>
        </w:rPr>
        <w:t>27</w:t>
      </w:r>
      <w:r>
        <w:rPr>
          <w:noProof/>
        </w:rPr>
        <w:fldChar w:fldCharType="end"/>
      </w:r>
    </w:p>
    <w:p w14:paraId="5FB66856" w14:textId="506AA138" w:rsidR="00350C4A" w:rsidRDefault="00350C4A">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_Toc120682628 \h </w:instrText>
      </w:r>
      <w:r>
        <w:rPr>
          <w:noProof/>
        </w:rPr>
      </w:r>
      <w:r>
        <w:rPr>
          <w:noProof/>
        </w:rPr>
        <w:fldChar w:fldCharType="separate"/>
      </w:r>
      <w:r>
        <w:rPr>
          <w:noProof/>
        </w:rPr>
        <w:t>27</w:t>
      </w:r>
      <w:r>
        <w:rPr>
          <w:noProof/>
        </w:rPr>
        <w:fldChar w:fldCharType="end"/>
      </w:r>
    </w:p>
    <w:p w14:paraId="73CD8CF2" w14:textId="297253B7" w:rsidR="00350C4A" w:rsidRDefault="00350C4A">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_Toc120682629 \h </w:instrText>
      </w:r>
      <w:r>
        <w:rPr>
          <w:noProof/>
        </w:rPr>
      </w:r>
      <w:r>
        <w:rPr>
          <w:noProof/>
        </w:rPr>
        <w:fldChar w:fldCharType="separate"/>
      </w:r>
      <w:r>
        <w:rPr>
          <w:noProof/>
        </w:rPr>
        <w:t>27</w:t>
      </w:r>
      <w:r>
        <w:rPr>
          <w:noProof/>
        </w:rPr>
        <w:fldChar w:fldCharType="end"/>
      </w:r>
    </w:p>
    <w:p w14:paraId="2FA51AB9" w14:textId="307B5AE3" w:rsidR="00350C4A" w:rsidRDefault="00350C4A">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_Toc120682630 \h </w:instrText>
      </w:r>
      <w:r>
        <w:rPr>
          <w:noProof/>
        </w:rPr>
      </w:r>
      <w:r>
        <w:rPr>
          <w:noProof/>
        </w:rPr>
        <w:fldChar w:fldCharType="separate"/>
      </w:r>
      <w:r>
        <w:rPr>
          <w:noProof/>
        </w:rPr>
        <w:t>27</w:t>
      </w:r>
      <w:r>
        <w:rPr>
          <w:noProof/>
        </w:rPr>
        <w:fldChar w:fldCharType="end"/>
      </w:r>
    </w:p>
    <w:p w14:paraId="6BFEF9F4" w14:textId="03CDD444" w:rsidR="00350C4A" w:rsidRDefault="00350C4A">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_Toc120682631 \h </w:instrText>
      </w:r>
      <w:r>
        <w:rPr>
          <w:noProof/>
        </w:rPr>
      </w:r>
      <w:r>
        <w:rPr>
          <w:noProof/>
        </w:rPr>
        <w:fldChar w:fldCharType="separate"/>
      </w:r>
      <w:r>
        <w:rPr>
          <w:noProof/>
        </w:rPr>
        <w:t>27</w:t>
      </w:r>
      <w:r>
        <w:rPr>
          <w:noProof/>
        </w:rPr>
        <w:fldChar w:fldCharType="end"/>
      </w:r>
    </w:p>
    <w:p w14:paraId="2FC8022C" w14:textId="6BBFFEB8" w:rsidR="00350C4A" w:rsidRDefault="00350C4A">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_Toc120682632 \h </w:instrText>
      </w:r>
      <w:r>
        <w:rPr>
          <w:noProof/>
        </w:rPr>
      </w:r>
      <w:r>
        <w:rPr>
          <w:noProof/>
        </w:rPr>
        <w:fldChar w:fldCharType="separate"/>
      </w:r>
      <w:r>
        <w:rPr>
          <w:noProof/>
        </w:rPr>
        <w:t>28</w:t>
      </w:r>
      <w:r>
        <w:rPr>
          <w:noProof/>
        </w:rPr>
        <w:fldChar w:fldCharType="end"/>
      </w:r>
    </w:p>
    <w:p w14:paraId="270827A1" w14:textId="1A324CCA" w:rsidR="00350C4A" w:rsidRDefault="00350C4A">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_Toc120682633 \h </w:instrText>
      </w:r>
      <w:r>
        <w:rPr>
          <w:noProof/>
        </w:rPr>
      </w:r>
      <w:r>
        <w:rPr>
          <w:noProof/>
        </w:rPr>
        <w:fldChar w:fldCharType="separate"/>
      </w:r>
      <w:r>
        <w:rPr>
          <w:noProof/>
        </w:rPr>
        <w:t>28</w:t>
      </w:r>
      <w:r>
        <w:rPr>
          <w:noProof/>
        </w:rPr>
        <w:fldChar w:fldCharType="end"/>
      </w:r>
    </w:p>
    <w:p w14:paraId="7EE51690" w14:textId="69AA8CB7" w:rsidR="00350C4A" w:rsidRDefault="00350C4A">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_Toc120682634 \h </w:instrText>
      </w:r>
      <w:r>
        <w:rPr>
          <w:noProof/>
        </w:rPr>
      </w:r>
      <w:r>
        <w:rPr>
          <w:noProof/>
        </w:rPr>
        <w:fldChar w:fldCharType="separate"/>
      </w:r>
      <w:r>
        <w:rPr>
          <w:noProof/>
        </w:rPr>
        <w:t>28</w:t>
      </w:r>
      <w:r>
        <w:rPr>
          <w:noProof/>
        </w:rPr>
        <w:fldChar w:fldCharType="end"/>
      </w:r>
    </w:p>
    <w:p w14:paraId="359F92AA" w14:textId="427D13AF" w:rsidR="00350C4A" w:rsidRDefault="00350C4A">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_Toc120682635 \h </w:instrText>
      </w:r>
      <w:r>
        <w:rPr>
          <w:noProof/>
        </w:rPr>
      </w:r>
      <w:r>
        <w:rPr>
          <w:noProof/>
        </w:rPr>
        <w:fldChar w:fldCharType="separate"/>
      </w:r>
      <w:r>
        <w:rPr>
          <w:noProof/>
        </w:rPr>
        <w:t>28</w:t>
      </w:r>
      <w:r>
        <w:rPr>
          <w:noProof/>
        </w:rPr>
        <w:fldChar w:fldCharType="end"/>
      </w:r>
    </w:p>
    <w:p w14:paraId="45CA6371" w14:textId="71EDBB2B" w:rsidR="00350C4A" w:rsidRDefault="00350C4A">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_Toc120682636 \h </w:instrText>
      </w:r>
      <w:r>
        <w:rPr>
          <w:noProof/>
        </w:rPr>
      </w:r>
      <w:r>
        <w:rPr>
          <w:noProof/>
        </w:rPr>
        <w:fldChar w:fldCharType="separate"/>
      </w:r>
      <w:r>
        <w:rPr>
          <w:noProof/>
        </w:rPr>
        <w:t>28</w:t>
      </w:r>
      <w:r>
        <w:rPr>
          <w:noProof/>
        </w:rPr>
        <w:fldChar w:fldCharType="end"/>
      </w:r>
    </w:p>
    <w:p w14:paraId="0055BE2C" w14:textId="34DA8191" w:rsidR="00350C4A" w:rsidRDefault="00350C4A">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_Toc120682637 \h </w:instrText>
      </w:r>
      <w:r>
        <w:rPr>
          <w:noProof/>
        </w:rPr>
      </w:r>
      <w:r>
        <w:rPr>
          <w:noProof/>
        </w:rPr>
        <w:fldChar w:fldCharType="separate"/>
      </w:r>
      <w:r>
        <w:rPr>
          <w:noProof/>
        </w:rPr>
        <w:t>29</w:t>
      </w:r>
      <w:r>
        <w:rPr>
          <w:noProof/>
        </w:rPr>
        <w:fldChar w:fldCharType="end"/>
      </w:r>
    </w:p>
    <w:p w14:paraId="746D4279" w14:textId="5CF77544" w:rsidR="00350C4A" w:rsidRDefault="00350C4A">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_Toc120682638 \h </w:instrText>
      </w:r>
      <w:r>
        <w:rPr>
          <w:noProof/>
        </w:rPr>
      </w:r>
      <w:r>
        <w:rPr>
          <w:noProof/>
        </w:rPr>
        <w:fldChar w:fldCharType="separate"/>
      </w:r>
      <w:r>
        <w:rPr>
          <w:noProof/>
        </w:rPr>
        <w:t>29</w:t>
      </w:r>
      <w:r>
        <w:rPr>
          <w:noProof/>
        </w:rPr>
        <w:fldChar w:fldCharType="end"/>
      </w:r>
    </w:p>
    <w:p w14:paraId="1E9C0768" w14:textId="3B0C41BB" w:rsidR="00350C4A" w:rsidRDefault="00350C4A">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_Toc120682639 \h </w:instrText>
      </w:r>
      <w:r>
        <w:rPr>
          <w:noProof/>
        </w:rPr>
      </w:r>
      <w:r>
        <w:rPr>
          <w:noProof/>
        </w:rPr>
        <w:fldChar w:fldCharType="separate"/>
      </w:r>
      <w:r>
        <w:rPr>
          <w:noProof/>
        </w:rPr>
        <w:t>29</w:t>
      </w:r>
      <w:r>
        <w:rPr>
          <w:noProof/>
        </w:rPr>
        <w:fldChar w:fldCharType="end"/>
      </w:r>
    </w:p>
    <w:p w14:paraId="62D4F4C6" w14:textId="48EB11CC" w:rsidR="00350C4A" w:rsidRDefault="00350C4A">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_Toc120682640 \h </w:instrText>
      </w:r>
      <w:r>
        <w:rPr>
          <w:noProof/>
        </w:rPr>
      </w:r>
      <w:r>
        <w:rPr>
          <w:noProof/>
        </w:rPr>
        <w:fldChar w:fldCharType="separate"/>
      </w:r>
      <w:r>
        <w:rPr>
          <w:noProof/>
        </w:rPr>
        <w:t>29</w:t>
      </w:r>
      <w:r>
        <w:rPr>
          <w:noProof/>
        </w:rPr>
        <w:fldChar w:fldCharType="end"/>
      </w:r>
    </w:p>
    <w:p w14:paraId="1EBF4186" w14:textId="7A4AC500" w:rsidR="00350C4A" w:rsidRDefault="00350C4A">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_Toc120682641 \h </w:instrText>
      </w:r>
      <w:r>
        <w:rPr>
          <w:noProof/>
        </w:rPr>
      </w:r>
      <w:r>
        <w:rPr>
          <w:noProof/>
        </w:rPr>
        <w:fldChar w:fldCharType="separate"/>
      </w:r>
      <w:r>
        <w:rPr>
          <w:noProof/>
        </w:rPr>
        <w:t>29</w:t>
      </w:r>
      <w:r>
        <w:rPr>
          <w:noProof/>
        </w:rPr>
        <w:fldChar w:fldCharType="end"/>
      </w:r>
    </w:p>
    <w:p w14:paraId="2A41733E" w14:textId="4A6527FD" w:rsidR="00350C4A" w:rsidRDefault="00350C4A">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_Toc120682642 \h </w:instrText>
      </w:r>
      <w:r>
        <w:rPr>
          <w:noProof/>
        </w:rPr>
      </w:r>
      <w:r>
        <w:rPr>
          <w:noProof/>
        </w:rPr>
        <w:fldChar w:fldCharType="separate"/>
      </w:r>
      <w:r>
        <w:rPr>
          <w:noProof/>
        </w:rPr>
        <w:t>29</w:t>
      </w:r>
      <w:r>
        <w:rPr>
          <w:noProof/>
        </w:rPr>
        <w:fldChar w:fldCharType="end"/>
      </w:r>
    </w:p>
    <w:p w14:paraId="2BEEE8E4" w14:textId="5FF23856" w:rsidR="00350C4A" w:rsidRDefault="00350C4A">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_Toc120682643 \h </w:instrText>
      </w:r>
      <w:r>
        <w:rPr>
          <w:noProof/>
        </w:rPr>
      </w:r>
      <w:r>
        <w:rPr>
          <w:noProof/>
        </w:rPr>
        <w:fldChar w:fldCharType="separate"/>
      </w:r>
      <w:r>
        <w:rPr>
          <w:noProof/>
        </w:rPr>
        <w:t>30</w:t>
      </w:r>
      <w:r>
        <w:rPr>
          <w:noProof/>
        </w:rPr>
        <w:fldChar w:fldCharType="end"/>
      </w:r>
    </w:p>
    <w:p w14:paraId="076944BB" w14:textId="1F075FED" w:rsidR="00350C4A" w:rsidRDefault="00350C4A">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_Toc120682644 \h </w:instrText>
      </w:r>
      <w:r>
        <w:rPr>
          <w:noProof/>
        </w:rPr>
      </w:r>
      <w:r>
        <w:rPr>
          <w:noProof/>
        </w:rPr>
        <w:fldChar w:fldCharType="separate"/>
      </w:r>
      <w:r>
        <w:rPr>
          <w:noProof/>
        </w:rPr>
        <w:t>30</w:t>
      </w:r>
      <w:r>
        <w:rPr>
          <w:noProof/>
        </w:rPr>
        <w:fldChar w:fldCharType="end"/>
      </w:r>
    </w:p>
    <w:p w14:paraId="6C7E5B80" w14:textId="27DDF324" w:rsidR="00350C4A" w:rsidRDefault="00350C4A">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9478C7">
        <w:rPr>
          <w:rFonts w:eastAsia="Times New Roman"/>
          <w:noProof/>
        </w:rPr>
        <w:t>Fetch Notification</w:t>
      </w:r>
      <w:r>
        <w:rPr>
          <w:noProof/>
        </w:rPr>
        <w:tab/>
      </w:r>
      <w:r>
        <w:rPr>
          <w:noProof/>
        </w:rPr>
        <w:fldChar w:fldCharType="begin"/>
      </w:r>
      <w:r>
        <w:rPr>
          <w:noProof/>
        </w:rPr>
        <w:instrText xml:space="preserve"> PAGEREF _Toc120682645 \h </w:instrText>
      </w:r>
      <w:r>
        <w:rPr>
          <w:noProof/>
        </w:rPr>
      </w:r>
      <w:r>
        <w:rPr>
          <w:noProof/>
        </w:rPr>
        <w:fldChar w:fldCharType="separate"/>
      </w:r>
      <w:r>
        <w:rPr>
          <w:noProof/>
        </w:rPr>
        <w:t>31</w:t>
      </w:r>
      <w:r>
        <w:rPr>
          <w:noProof/>
        </w:rPr>
        <w:fldChar w:fldCharType="end"/>
      </w:r>
    </w:p>
    <w:p w14:paraId="468925BA" w14:textId="22B7946B" w:rsidR="00350C4A" w:rsidRDefault="00350C4A">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_Toc120682646 \h </w:instrText>
      </w:r>
      <w:r>
        <w:rPr>
          <w:noProof/>
        </w:rPr>
      </w:r>
      <w:r>
        <w:rPr>
          <w:noProof/>
        </w:rPr>
        <w:fldChar w:fldCharType="separate"/>
      </w:r>
      <w:r>
        <w:rPr>
          <w:noProof/>
        </w:rPr>
        <w:t>31</w:t>
      </w:r>
      <w:r>
        <w:rPr>
          <w:noProof/>
        </w:rPr>
        <w:fldChar w:fldCharType="end"/>
      </w:r>
    </w:p>
    <w:p w14:paraId="16791D86" w14:textId="118EC218" w:rsidR="00350C4A" w:rsidRDefault="00350C4A">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_Toc120682647 \h </w:instrText>
      </w:r>
      <w:r>
        <w:rPr>
          <w:noProof/>
        </w:rPr>
      </w:r>
      <w:r>
        <w:rPr>
          <w:noProof/>
        </w:rPr>
        <w:fldChar w:fldCharType="separate"/>
      </w:r>
      <w:r>
        <w:rPr>
          <w:noProof/>
        </w:rPr>
        <w:t>31</w:t>
      </w:r>
      <w:r>
        <w:rPr>
          <w:noProof/>
        </w:rPr>
        <w:fldChar w:fldCharType="end"/>
      </w:r>
    </w:p>
    <w:p w14:paraId="3F6E6610" w14:textId="6BD4F390" w:rsidR="00350C4A" w:rsidRDefault="00350C4A">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_Toc120682648 \h </w:instrText>
      </w:r>
      <w:r>
        <w:rPr>
          <w:noProof/>
        </w:rPr>
      </w:r>
      <w:r>
        <w:rPr>
          <w:noProof/>
        </w:rPr>
        <w:fldChar w:fldCharType="separate"/>
      </w:r>
      <w:r>
        <w:rPr>
          <w:noProof/>
        </w:rPr>
        <w:t>31</w:t>
      </w:r>
      <w:r>
        <w:rPr>
          <w:noProof/>
        </w:rPr>
        <w:fldChar w:fldCharType="end"/>
      </w:r>
    </w:p>
    <w:p w14:paraId="094E3920" w14:textId="22CA63A8" w:rsidR="00350C4A" w:rsidRDefault="00350C4A">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_Toc120682649 \h </w:instrText>
      </w:r>
      <w:r>
        <w:rPr>
          <w:noProof/>
        </w:rPr>
      </w:r>
      <w:r>
        <w:rPr>
          <w:noProof/>
        </w:rPr>
        <w:fldChar w:fldCharType="separate"/>
      </w:r>
      <w:r>
        <w:rPr>
          <w:noProof/>
        </w:rPr>
        <w:t>31</w:t>
      </w:r>
      <w:r>
        <w:rPr>
          <w:noProof/>
        </w:rPr>
        <w:fldChar w:fldCharType="end"/>
      </w:r>
    </w:p>
    <w:p w14:paraId="18F234C7" w14:textId="722E8F9D" w:rsidR="00350C4A" w:rsidRDefault="00350C4A">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_Toc120682650 \h </w:instrText>
      </w:r>
      <w:r>
        <w:rPr>
          <w:noProof/>
        </w:rPr>
      </w:r>
      <w:r>
        <w:rPr>
          <w:noProof/>
        </w:rPr>
        <w:fldChar w:fldCharType="separate"/>
      </w:r>
      <w:r>
        <w:rPr>
          <w:noProof/>
        </w:rPr>
        <w:t>32</w:t>
      </w:r>
      <w:r>
        <w:rPr>
          <w:noProof/>
        </w:rPr>
        <w:fldChar w:fldCharType="end"/>
      </w:r>
    </w:p>
    <w:p w14:paraId="1EDF79F5" w14:textId="307134D2" w:rsidR="00350C4A" w:rsidRDefault="00350C4A">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_Toc120682651 \h </w:instrText>
      </w:r>
      <w:r>
        <w:rPr>
          <w:noProof/>
        </w:rPr>
      </w:r>
      <w:r>
        <w:rPr>
          <w:noProof/>
        </w:rPr>
        <w:fldChar w:fldCharType="separate"/>
      </w:r>
      <w:r>
        <w:rPr>
          <w:noProof/>
        </w:rPr>
        <w:t>32</w:t>
      </w:r>
      <w:r>
        <w:rPr>
          <w:noProof/>
        </w:rPr>
        <w:fldChar w:fldCharType="end"/>
      </w:r>
    </w:p>
    <w:p w14:paraId="7E56604D" w14:textId="0B09BEC5"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5.2.6.2</w:t>
      </w:r>
      <w:r>
        <w:rPr>
          <w:rFonts w:asciiTheme="minorHAnsi" w:eastAsiaTheme="minorEastAsia" w:hAnsiTheme="minorHAnsi" w:cstheme="minorBidi"/>
          <w:noProof/>
          <w:kern w:val="2"/>
          <w:sz w:val="21"/>
          <w:szCs w:val="22"/>
          <w:lang w:val="en-US" w:eastAsia="zh-CN"/>
        </w:rPr>
        <w:tab/>
      </w:r>
      <w:r w:rsidRPr="009478C7">
        <w:rPr>
          <w:noProof/>
          <w:lang w:val="en-US"/>
        </w:rPr>
        <w:t>Structured data types</w:t>
      </w:r>
      <w:r>
        <w:rPr>
          <w:noProof/>
        </w:rPr>
        <w:tab/>
      </w:r>
      <w:r>
        <w:rPr>
          <w:noProof/>
        </w:rPr>
        <w:fldChar w:fldCharType="begin"/>
      </w:r>
      <w:r>
        <w:rPr>
          <w:noProof/>
        </w:rPr>
        <w:instrText xml:space="preserve"> PAGEREF _Toc120682652 \h </w:instrText>
      </w:r>
      <w:r>
        <w:rPr>
          <w:noProof/>
        </w:rPr>
      </w:r>
      <w:r>
        <w:rPr>
          <w:noProof/>
        </w:rPr>
        <w:fldChar w:fldCharType="separate"/>
      </w:r>
      <w:r>
        <w:rPr>
          <w:noProof/>
        </w:rPr>
        <w:t>32</w:t>
      </w:r>
      <w:r>
        <w:rPr>
          <w:noProof/>
        </w:rPr>
        <w:fldChar w:fldCharType="end"/>
      </w:r>
    </w:p>
    <w:p w14:paraId="52B961EF" w14:textId="6C6DE5B2" w:rsidR="00350C4A" w:rsidRDefault="00350C4A">
      <w:pPr>
        <w:pStyle w:val="TOC5"/>
        <w:rPr>
          <w:rFonts w:asciiTheme="minorHAnsi" w:eastAsiaTheme="minorEastAsia" w:hAnsiTheme="minorHAnsi" w:cstheme="minorBidi"/>
          <w:noProof/>
          <w:kern w:val="2"/>
          <w:sz w:val="21"/>
          <w:szCs w:val="22"/>
          <w:lang w:val="en-US" w:eastAsia="zh-CN"/>
        </w:rPr>
      </w:pPr>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_Toc120682653 \h </w:instrText>
      </w:r>
      <w:r>
        <w:rPr>
          <w:noProof/>
        </w:rPr>
      </w:r>
      <w:r>
        <w:rPr>
          <w:noProof/>
        </w:rPr>
        <w:fldChar w:fldCharType="separate"/>
      </w:r>
      <w:r>
        <w:rPr>
          <w:noProof/>
        </w:rPr>
        <w:t>32</w:t>
      </w:r>
      <w:r>
        <w:rPr>
          <w:noProof/>
        </w:rPr>
        <w:fldChar w:fldCharType="end"/>
      </w:r>
    </w:p>
    <w:p w14:paraId="2CEEE052" w14:textId="22272C10" w:rsidR="00350C4A" w:rsidRDefault="00350C4A">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_Toc120682654 \h </w:instrText>
      </w:r>
      <w:r>
        <w:rPr>
          <w:noProof/>
        </w:rPr>
      </w:r>
      <w:r>
        <w:rPr>
          <w:noProof/>
        </w:rPr>
        <w:fldChar w:fldCharType="separate"/>
      </w:r>
      <w:r>
        <w:rPr>
          <w:noProof/>
        </w:rPr>
        <w:t>33</w:t>
      </w:r>
      <w:r>
        <w:rPr>
          <w:noProof/>
        </w:rPr>
        <w:fldChar w:fldCharType="end"/>
      </w:r>
    </w:p>
    <w:p w14:paraId="6320831A" w14:textId="1969922B" w:rsidR="00350C4A" w:rsidRDefault="00350C4A">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_Toc120682655 \h </w:instrText>
      </w:r>
      <w:r>
        <w:rPr>
          <w:noProof/>
        </w:rPr>
      </w:r>
      <w:r>
        <w:rPr>
          <w:noProof/>
        </w:rPr>
        <w:fldChar w:fldCharType="separate"/>
      </w:r>
      <w:r>
        <w:rPr>
          <w:noProof/>
        </w:rPr>
        <w:t>33</w:t>
      </w:r>
      <w:r>
        <w:rPr>
          <w:noProof/>
        </w:rPr>
        <w:fldChar w:fldCharType="end"/>
      </w:r>
    </w:p>
    <w:p w14:paraId="71526A10" w14:textId="0BEC3C6A" w:rsidR="00350C4A" w:rsidRDefault="00350C4A">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_Toc120682656 \h </w:instrText>
      </w:r>
      <w:r>
        <w:rPr>
          <w:noProof/>
        </w:rPr>
      </w:r>
      <w:r>
        <w:rPr>
          <w:noProof/>
        </w:rPr>
        <w:fldChar w:fldCharType="separate"/>
      </w:r>
      <w:r>
        <w:rPr>
          <w:noProof/>
        </w:rPr>
        <w:t>33</w:t>
      </w:r>
      <w:r>
        <w:rPr>
          <w:noProof/>
        </w:rPr>
        <w:fldChar w:fldCharType="end"/>
      </w:r>
    </w:p>
    <w:p w14:paraId="01BBDE0E" w14:textId="497C8690"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5.2.6.3</w:t>
      </w:r>
      <w:r>
        <w:rPr>
          <w:rFonts w:asciiTheme="minorHAnsi" w:eastAsiaTheme="minorEastAsia" w:hAnsiTheme="minorHAnsi" w:cstheme="minorBidi"/>
          <w:noProof/>
          <w:kern w:val="2"/>
          <w:sz w:val="21"/>
          <w:szCs w:val="22"/>
          <w:lang w:val="en-US" w:eastAsia="zh-CN"/>
        </w:rPr>
        <w:tab/>
      </w:r>
      <w:r w:rsidRPr="009478C7">
        <w:rPr>
          <w:noProof/>
          <w:lang w:val="en-US"/>
        </w:rPr>
        <w:t>Simple data types and enumerations</w:t>
      </w:r>
      <w:r>
        <w:rPr>
          <w:noProof/>
        </w:rPr>
        <w:tab/>
      </w:r>
      <w:r>
        <w:rPr>
          <w:noProof/>
        </w:rPr>
        <w:fldChar w:fldCharType="begin"/>
      </w:r>
      <w:r>
        <w:rPr>
          <w:noProof/>
        </w:rPr>
        <w:instrText xml:space="preserve"> PAGEREF _Toc120682657 \h </w:instrText>
      </w:r>
      <w:r>
        <w:rPr>
          <w:noProof/>
        </w:rPr>
      </w:r>
      <w:r>
        <w:rPr>
          <w:noProof/>
        </w:rPr>
        <w:fldChar w:fldCharType="separate"/>
      </w:r>
      <w:r>
        <w:rPr>
          <w:noProof/>
        </w:rPr>
        <w:t>34</w:t>
      </w:r>
      <w:r>
        <w:rPr>
          <w:noProof/>
        </w:rPr>
        <w:fldChar w:fldCharType="end"/>
      </w:r>
    </w:p>
    <w:p w14:paraId="1F42647A" w14:textId="44BC98DC" w:rsidR="00350C4A" w:rsidRDefault="00350C4A">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_Toc120682658 \h </w:instrText>
      </w:r>
      <w:r>
        <w:rPr>
          <w:noProof/>
        </w:rPr>
      </w:r>
      <w:r>
        <w:rPr>
          <w:noProof/>
        </w:rPr>
        <w:fldChar w:fldCharType="separate"/>
      </w:r>
      <w:r>
        <w:rPr>
          <w:noProof/>
        </w:rPr>
        <w:t>34</w:t>
      </w:r>
      <w:r>
        <w:rPr>
          <w:noProof/>
        </w:rPr>
        <w:fldChar w:fldCharType="end"/>
      </w:r>
    </w:p>
    <w:p w14:paraId="5115684D" w14:textId="73CB08BA" w:rsidR="00350C4A" w:rsidRDefault="00350C4A">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_Toc120682659 \h </w:instrText>
      </w:r>
      <w:r>
        <w:rPr>
          <w:noProof/>
        </w:rPr>
      </w:r>
      <w:r>
        <w:rPr>
          <w:noProof/>
        </w:rPr>
        <w:fldChar w:fldCharType="separate"/>
      </w:r>
      <w:r>
        <w:rPr>
          <w:noProof/>
        </w:rPr>
        <w:t>34</w:t>
      </w:r>
      <w:r>
        <w:rPr>
          <w:noProof/>
        </w:rPr>
        <w:fldChar w:fldCharType="end"/>
      </w:r>
    </w:p>
    <w:p w14:paraId="3D4F237F" w14:textId="3F73BE0B"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_Toc120682660 \h </w:instrText>
      </w:r>
      <w:r>
        <w:rPr>
          <w:noProof/>
        </w:rPr>
      </w:r>
      <w:r>
        <w:rPr>
          <w:noProof/>
        </w:rPr>
        <w:fldChar w:fldCharType="separate"/>
      </w:r>
      <w:r>
        <w:rPr>
          <w:noProof/>
        </w:rPr>
        <w:t>34</w:t>
      </w:r>
      <w:r>
        <w:rPr>
          <w:noProof/>
        </w:rPr>
        <w:fldChar w:fldCharType="end"/>
      </w:r>
    </w:p>
    <w:p w14:paraId="20118A97" w14:textId="5C64865B" w:rsidR="00350C4A" w:rsidRDefault="00350C4A">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_Toc120682661 \h </w:instrText>
      </w:r>
      <w:r>
        <w:rPr>
          <w:noProof/>
        </w:rPr>
      </w:r>
      <w:r>
        <w:rPr>
          <w:noProof/>
        </w:rPr>
        <w:fldChar w:fldCharType="separate"/>
      </w:r>
      <w:r>
        <w:rPr>
          <w:noProof/>
        </w:rPr>
        <w:t>34</w:t>
      </w:r>
      <w:r>
        <w:rPr>
          <w:noProof/>
        </w:rPr>
        <w:fldChar w:fldCharType="end"/>
      </w:r>
    </w:p>
    <w:p w14:paraId="5BFE9952" w14:textId="4B1FC4C3" w:rsidR="00350C4A" w:rsidRDefault="00350C4A">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_Toc120682662 \h </w:instrText>
      </w:r>
      <w:r>
        <w:rPr>
          <w:noProof/>
        </w:rPr>
      </w:r>
      <w:r>
        <w:rPr>
          <w:noProof/>
        </w:rPr>
        <w:fldChar w:fldCharType="separate"/>
      </w:r>
      <w:r>
        <w:rPr>
          <w:noProof/>
        </w:rPr>
        <w:t>34</w:t>
      </w:r>
      <w:r>
        <w:rPr>
          <w:noProof/>
        </w:rPr>
        <w:fldChar w:fldCharType="end"/>
      </w:r>
    </w:p>
    <w:p w14:paraId="514CD028" w14:textId="5FEE44EF" w:rsidR="00350C4A" w:rsidRDefault="00350C4A">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_Toc120682663 \h </w:instrText>
      </w:r>
      <w:r>
        <w:rPr>
          <w:noProof/>
        </w:rPr>
      </w:r>
      <w:r>
        <w:rPr>
          <w:noProof/>
        </w:rPr>
        <w:fldChar w:fldCharType="separate"/>
      </w:r>
      <w:r>
        <w:rPr>
          <w:noProof/>
        </w:rPr>
        <w:t>34</w:t>
      </w:r>
      <w:r>
        <w:rPr>
          <w:noProof/>
        </w:rPr>
        <w:fldChar w:fldCharType="end"/>
      </w:r>
    </w:p>
    <w:p w14:paraId="0ADA618E" w14:textId="6DBE4E80" w:rsidR="00350C4A" w:rsidRDefault="00350C4A">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_Toc120682664 \h </w:instrText>
      </w:r>
      <w:r>
        <w:rPr>
          <w:noProof/>
        </w:rPr>
      </w:r>
      <w:r>
        <w:rPr>
          <w:noProof/>
        </w:rPr>
        <w:fldChar w:fldCharType="separate"/>
      </w:r>
      <w:r>
        <w:rPr>
          <w:noProof/>
        </w:rPr>
        <w:t>34</w:t>
      </w:r>
      <w:r>
        <w:rPr>
          <w:noProof/>
        </w:rPr>
        <w:fldChar w:fldCharType="end"/>
      </w:r>
    </w:p>
    <w:p w14:paraId="76DD41F3" w14:textId="6EDFA9B7" w:rsidR="00350C4A" w:rsidRDefault="00350C4A">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_Toc120682665 \h </w:instrText>
      </w:r>
      <w:r>
        <w:rPr>
          <w:noProof/>
        </w:rPr>
      </w:r>
      <w:r>
        <w:rPr>
          <w:noProof/>
        </w:rPr>
        <w:fldChar w:fldCharType="separate"/>
      </w:r>
      <w:r>
        <w:rPr>
          <w:noProof/>
        </w:rPr>
        <w:t>34</w:t>
      </w:r>
      <w:r>
        <w:rPr>
          <w:noProof/>
        </w:rPr>
        <w:fldChar w:fldCharType="end"/>
      </w:r>
    </w:p>
    <w:p w14:paraId="2137FE6A" w14:textId="402B8363" w:rsidR="00350C4A" w:rsidRDefault="00350C4A">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_Toc120682666 \h </w:instrText>
      </w:r>
      <w:r>
        <w:rPr>
          <w:noProof/>
        </w:rPr>
      </w:r>
      <w:r>
        <w:rPr>
          <w:noProof/>
        </w:rPr>
        <w:fldChar w:fldCharType="separate"/>
      </w:r>
      <w:r>
        <w:rPr>
          <w:noProof/>
        </w:rPr>
        <w:t>34</w:t>
      </w:r>
      <w:r>
        <w:rPr>
          <w:noProof/>
        </w:rPr>
        <w:fldChar w:fldCharType="end"/>
      </w:r>
    </w:p>
    <w:p w14:paraId="7C27FB26" w14:textId="66E3FBD3" w:rsidR="00350C4A" w:rsidRDefault="00350C4A">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_Toc120682667 \h </w:instrText>
      </w:r>
      <w:r>
        <w:rPr>
          <w:noProof/>
        </w:rPr>
      </w:r>
      <w:r>
        <w:rPr>
          <w:noProof/>
        </w:rPr>
        <w:fldChar w:fldCharType="separate"/>
      </w:r>
      <w:r>
        <w:rPr>
          <w:noProof/>
        </w:rPr>
        <w:t>34</w:t>
      </w:r>
      <w:r>
        <w:rPr>
          <w:noProof/>
        </w:rPr>
        <w:fldChar w:fldCharType="end"/>
      </w:r>
    </w:p>
    <w:p w14:paraId="24DAEE6C" w14:textId="674E15DD" w:rsidR="00350C4A" w:rsidRDefault="00350C4A">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_Toc120682668 \h </w:instrText>
      </w:r>
      <w:r>
        <w:rPr>
          <w:noProof/>
        </w:rPr>
      </w:r>
      <w:r>
        <w:rPr>
          <w:noProof/>
        </w:rPr>
        <w:fldChar w:fldCharType="separate"/>
      </w:r>
      <w:r>
        <w:rPr>
          <w:noProof/>
        </w:rPr>
        <w:t>36</w:t>
      </w:r>
      <w:r>
        <w:rPr>
          <w:noProof/>
        </w:rPr>
        <w:fldChar w:fldCharType="end"/>
      </w:r>
    </w:p>
    <w:p w14:paraId="7DF96465" w14:textId="7D08F732" w:rsidR="00350C4A" w:rsidRDefault="00350C4A">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_Toc120682669 \h </w:instrText>
      </w:r>
      <w:r>
        <w:rPr>
          <w:noProof/>
        </w:rPr>
      </w:r>
      <w:r>
        <w:rPr>
          <w:noProof/>
        </w:rPr>
        <w:fldChar w:fldCharType="separate"/>
      </w:r>
      <w:r>
        <w:rPr>
          <w:noProof/>
        </w:rPr>
        <w:t>36</w:t>
      </w:r>
      <w:r>
        <w:rPr>
          <w:noProof/>
        </w:rPr>
        <w:fldChar w:fldCharType="end"/>
      </w:r>
    </w:p>
    <w:p w14:paraId="638D7B9D" w14:textId="70F95992" w:rsidR="00350C4A" w:rsidRDefault="00350C4A">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_Toc120682670 \h </w:instrText>
      </w:r>
      <w:r>
        <w:rPr>
          <w:noProof/>
        </w:rPr>
      </w:r>
      <w:r>
        <w:rPr>
          <w:noProof/>
        </w:rPr>
        <w:fldChar w:fldCharType="separate"/>
      </w:r>
      <w:r>
        <w:rPr>
          <w:noProof/>
        </w:rPr>
        <w:t>36</w:t>
      </w:r>
      <w:r>
        <w:rPr>
          <w:noProof/>
        </w:rPr>
        <w:fldChar w:fldCharType="end"/>
      </w:r>
    </w:p>
    <w:p w14:paraId="45CC18DE" w14:textId="0B20AFD5" w:rsidR="00350C4A" w:rsidRDefault="00350C4A">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_Toc120682671 \h </w:instrText>
      </w:r>
      <w:r>
        <w:rPr>
          <w:noProof/>
        </w:rPr>
      </w:r>
      <w:r>
        <w:rPr>
          <w:noProof/>
        </w:rPr>
        <w:fldChar w:fldCharType="separate"/>
      </w:r>
      <w:r>
        <w:rPr>
          <w:noProof/>
        </w:rPr>
        <w:t>39</w:t>
      </w:r>
      <w:r>
        <w:rPr>
          <w:noProof/>
        </w:rPr>
        <w:fldChar w:fldCharType="end"/>
      </w:r>
    </w:p>
    <w:p w14:paraId="41E2C687" w14:textId="1BB4CBD6" w:rsidR="00350C4A" w:rsidRDefault="00350C4A">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_Toc120682672 \h </w:instrText>
      </w:r>
      <w:r>
        <w:rPr>
          <w:noProof/>
        </w:rPr>
      </w:r>
      <w:r>
        <w:rPr>
          <w:noProof/>
        </w:rPr>
        <w:fldChar w:fldCharType="separate"/>
      </w:r>
      <w:r>
        <w:rPr>
          <w:noProof/>
        </w:rPr>
        <w:t>42</w:t>
      </w:r>
      <w:r>
        <w:rPr>
          <w:noProof/>
        </w:rPr>
        <w:fldChar w:fldCharType="end"/>
      </w:r>
    </w:p>
    <w:p w14:paraId="4B0650D6" w14:textId="42B9F027" w:rsidR="00345A8F" w:rsidRDefault="00350C4A">
      <w:r>
        <w:fldChar w:fldCharType="end"/>
      </w:r>
    </w:p>
    <w:p w14:paraId="4C57F729" w14:textId="77777777" w:rsidR="00345A8F" w:rsidRDefault="00D862C6">
      <w:pPr>
        <w:pStyle w:val="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193023"/>
      <w:bookmarkStart w:id="21" w:name="_Toc100953656"/>
      <w:bookmarkStart w:id="22" w:name="_Toc104547307"/>
      <w:bookmarkStart w:id="23" w:name="_Toc112939375"/>
      <w:bookmarkStart w:id="24" w:name="_Toc114134756"/>
      <w:bookmarkStart w:id="25" w:name="_Toc120682537"/>
      <w:bookmarkEnd w:id="9"/>
      <w:r>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5B1BC6E" w14:textId="77777777" w:rsidR="00345A8F" w:rsidRDefault="00D862C6">
      <w:r>
        <w:t xml:space="preserve">This Technical </w:t>
      </w:r>
      <w:bookmarkStart w:id="26" w:name="spectype3"/>
      <w:r>
        <w:t>Specification</w:t>
      </w:r>
      <w:bookmarkEnd w:id="26"/>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27" w:name="introduction"/>
      <w:bookmarkStart w:id="28" w:name="_Toc35971369"/>
      <w:bookmarkStart w:id="29" w:name="_Toc36812100"/>
      <w:bookmarkStart w:id="30" w:name="_Toc72784116"/>
      <w:bookmarkStart w:id="31" w:name="_Toc73041662"/>
      <w:bookmarkStart w:id="32" w:name="_Toc81244718"/>
      <w:bookmarkStart w:id="33" w:name="_Toc88645288"/>
      <w:bookmarkStart w:id="34" w:name="_Toc89426200"/>
      <w:bookmarkStart w:id="35" w:name="_Toc94033085"/>
      <w:bookmarkStart w:id="36" w:name="_Toc97037241"/>
      <w:bookmarkStart w:id="37" w:name="_Toc97193024"/>
      <w:bookmarkStart w:id="38" w:name="_Toc100953657"/>
      <w:bookmarkStart w:id="39" w:name="_Toc104547308"/>
      <w:bookmarkStart w:id="40" w:name="_Toc112939376"/>
      <w:bookmarkStart w:id="41" w:name="_Toc114134757"/>
      <w:bookmarkStart w:id="42" w:name="_Toc120682538"/>
      <w:bookmarkEnd w:id="27"/>
      <w:r>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CB28D5B" w14:textId="77777777" w:rsidR="00345A8F" w:rsidRDefault="00D862C6">
      <w:pPr>
        <w:pStyle w:val="1"/>
      </w:pPr>
      <w:r>
        <w:br w:type="page"/>
      </w:r>
      <w:bookmarkStart w:id="43" w:name="_Toc510696578"/>
      <w:bookmarkStart w:id="44" w:name="_Toc35971370"/>
      <w:bookmarkStart w:id="45" w:name="_Toc36812101"/>
      <w:bookmarkStart w:id="46" w:name="_Toc72784117"/>
      <w:bookmarkStart w:id="47" w:name="_Toc73041663"/>
      <w:bookmarkStart w:id="48" w:name="_Toc81244719"/>
      <w:bookmarkStart w:id="49" w:name="_Toc88645289"/>
      <w:bookmarkStart w:id="50" w:name="_Toc89426201"/>
      <w:bookmarkStart w:id="51" w:name="_Toc94033086"/>
      <w:bookmarkStart w:id="52" w:name="_Toc97037242"/>
      <w:bookmarkStart w:id="53" w:name="_Toc97193025"/>
      <w:bookmarkStart w:id="54" w:name="_Toc100953658"/>
      <w:bookmarkStart w:id="55" w:name="_Toc104547309"/>
      <w:bookmarkStart w:id="56" w:name="_Toc112939377"/>
      <w:bookmarkStart w:id="57" w:name="_Toc114134758"/>
      <w:bookmarkStart w:id="58" w:name="_Toc120682539"/>
      <w:r>
        <w:lastRenderedPageBreak/>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59" w:name="_Toc510696579"/>
      <w:bookmarkStart w:id="60" w:name="_Toc35971371"/>
      <w:bookmarkStart w:id="61" w:name="_Toc36812102"/>
      <w:bookmarkStart w:id="62" w:name="_Toc72784118"/>
      <w:bookmarkStart w:id="63" w:name="_Toc73041664"/>
      <w:bookmarkStart w:id="64" w:name="_Toc81244720"/>
      <w:bookmarkStart w:id="65" w:name="_Toc88645290"/>
      <w:bookmarkStart w:id="66" w:name="_Toc89426202"/>
      <w:bookmarkStart w:id="67" w:name="_Toc94033087"/>
      <w:bookmarkStart w:id="68" w:name="_Toc97037243"/>
      <w:bookmarkStart w:id="69" w:name="_Toc97193026"/>
      <w:bookmarkStart w:id="70" w:name="_Toc100953659"/>
      <w:bookmarkStart w:id="71" w:name="_Toc104547310"/>
      <w:bookmarkStart w:id="72" w:name="_Toc112939378"/>
      <w:bookmarkStart w:id="73" w:name="_Toc114134759"/>
      <w:bookmarkStart w:id="74" w:name="_Toc120682540"/>
      <w:r>
        <w:t>2</w:t>
      </w:r>
      <w:r>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5" w:name="OLE_LINK1"/>
      <w:bookmarkStart w:id="76" w:name="OLE_LINK2"/>
      <w:bookmarkStart w:id="77" w:name="OLE_LINK3"/>
      <w:bookmarkStart w:id="78"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
    <w:bookmarkEnd w:id="76"/>
    <w:bookmarkEnd w:id="77"/>
    <w:bookmarkEnd w:id="78"/>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79" w:name="_Hlk96109848"/>
      <w:r>
        <w:t>Void</w:t>
      </w:r>
      <w:bookmarkEnd w:id="79"/>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80" w:name="_Toc510696580"/>
      <w:bookmarkStart w:id="81" w:name="_Toc35971372"/>
      <w:bookmarkStart w:id="82" w:name="_Toc36812103"/>
      <w:bookmarkStart w:id="83" w:name="_Toc72784119"/>
      <w:bookmarkStart w:id="84" w:name="_Toc73041665"/>
      <w:bookmarkStart w:id="85" w:name="_Toc81244721"/>
      <w:bookmarkStart w:id="86" w:name="_Toc88645291"/>
      <w:bookmarkStart w:id="87" w:name="_Toc89426203"/>
      <w:bookmarkStart w:id="88" w:name="_Toc94033088"/>
      <w:bookmarkStart w:id="89" w:name="_Toc97037244"/>
      <w:bookmarkStart w:id="90" w:name="_Toc97193027"/>
      <w:bookmarkStart w:id="91" w:name="_Toc100953660"/>
      <w:bookmarkStart w:id="92" w:name="_Toc104547311"/>
      <w:bookmarkStart w:id="93" w:name="_Toc112939379"/>
      <w:bookmarkStart w:id="94" w:name="_Toc114134760"/>
      <w:bookmarkStart w:id="95" w:name="_Toc120682541"/>
      <w:r>
        <w:t>3</w:t>
      </w:r>
      <w:r>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047C719" w14:textId="77777777" w:rsidR="00345A8F" w:rsidRDefault="00D862C6">
      <w:pPr>
        <w:pStyle w:val="2"/>
      </w:pPr>
      <w:bookmarkStart w:id="96" w:name="_Toc510696581"/>
      <w:bookmarkStart w:id="97" w:name="_Toc35971373"/>
      <w:bookmarkStart w:id="98" w:name="_Toc36812104"/>
      <w:bookmarkStart w:id="99" w:name="_Toc72784120"/>
      <w:bookmarkStart w:id="100" w:name="_Toc73041666"/>
      <w:bookmarkStart w:id="101" w:name="_Toc81244722"/>
      <w:bookmarkStart w:id="102" w:name="_Toc88645292"/>
      <w:bookmarkStart w:id="103" w:name="_Toc89426204"/>
      <w:bookmarkStart w:id="104" w:name="_Toc94033089"/>
      <w:bookmarkStart w:id="105" w:name="_Toc97037245"/>
      <w:bookmarkStart w:id="106" w:name="_Toc97193028"/>
      <w:bookmarkStart w:id="107" w:name="_Toc100953661"/>
      <w:bookmarkStart w:id="108" w:name="_Toc104547312"/>
      <w:bookmarkStart w:id="109" w:name="_Toc112939380"/>
      <w:bookmarkStart w:id="110" w:name="_Toc114134761"/>
      <w:bookmarkStart w:id="111" w:name="_Toc120682542"/>
      <w:r>
        <w:t>3.1</w:t>
      </w:r>
      <w:r>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112" w:name="_Toc510696582"/>
      <w:bookmarkStart w:id="113" w:name="_Toc35971374"/>
      <w:bookmarkStart w:id="114" w:name="_Toc36812105"/>
      <w:bookmarkStart w:id="115" w:name="_Toc72784121"/>
      <w:bookmarkStart w:id="116" w:name="_Toc73041667"/>
      <w:bookmarkStart w:id="117" w:name="_Toc81244723"/>
      <w:bookmarkStart w:id="118" w:name="_Toc88645293"/>
      <w:bookmarkStart w:id="119" w:name="_Toc89426205"/>
      <w:bookmarkStart w:id="120" w:name="_Toc94033090"/>
      <w:bookmarkStart w:id="121" w:name="_Toc97037246"/>
      <w:bookmarkStart w:id="122" w:name="_Toc97193029"/>
      <w:bookmarkStart w:id="123" w:name="_Toc100953662"/>
      <w:bookmarkStart w:id="124" w:name="_Toc104547313"/>
      <w:bookmarkStart w:id="125" w:name="_Toc112939381"/>
      <w:bookmarkStart w:id="126" w:name="_Toc114134762"/>
      <w:bookmarkStart w:id="127" w:name="_Toc120682543"/>
      <w:r>
        <w:t>3.2</w:t>
      </w:r>
      <w:r>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128" w:name="_Toc510696583"/>
      <w:bookmarkStart w:id="129" w:name="_Toc35971375"/>
      <w:bookmarkStart w:id="130" w:name="_Toc36812106"/>
      <w:bookmarkStart w:id="131" w:name="_Toc72784122"/>
      <w:bookmarkStart w:id="132" w:name="_Toc73041668"/>
      <w:bookmarkStart w:id="133" w:name="_Toc81244724"/>
      <w:bookmarkStart w:id="134" w:name="_Toc88645294"/>
      <w:bookmarkStart w:id="135" w:name="_Toc89426206"/>
      <w:bookmarkStart w:id="136" w:name="_Toc94033091"/>
      <w:bookmarkStart w:id="137" w:name="_Toc97037247"/>
      <w:bookmarkStart w:id="138" w:name="_Toc97193030"/>
      <w:bookmarkStart w:id="139" w:name="_Toc100953663"/>
      <w:bookmarkStart w:id="140" w:name="_Toc104547314"/>
      <w:bookmarkStart w:id="141" w:name="_Toc112939382"/>
      <w:bookmarkStart w:id="142" w:name="_Toc114134763"/>
      <w:bookmarkStart w:id="143" w:name="_Toc120682544"/>
      <w:r>
        <w:t>3.3</w:t>
      </w:r>
      <w:r>
        <w:tab/>
        <w:t>Abbreviations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144" w:name="_Toc510696585"/>
      <w:bookmarkStart w:id="145" w:name="_Toc35971377"/>
      <w:bookmarkStart w:id="146" w:name="_Toc36812108"/>
      <w:bookmarkStart w:id="147" w:name="_Toc72784123"/>
      <w:bookmarkStart w:id="148" w:name="_Toc73041669"/>
      <w:bookmarkStart w:id="149" w:name="_Toc81244725"/>
      <w:bookmarkStart w:id="150" w:name="_Toc88645295"/>
      <w:bookmarkStart w:id="151" w:name="_Toc89426207"/>
      <w:bookmarkStart w:id="152" w:name="_Toc94033092"/>
      <w:bookmarkStart w:id="153" w:name="_Toc97037248"/>
      <w:bookmarkStart w:id="154" w:name="_Toc97193031"/>
      <w:bookmarkStart w:id="155" w:name="_Toc100953664"/>
      <w:bookmarkStart w:id="156" w:name="_Toc104547315"/>
      <w:bookmarkStart w:id="157" w:name="_Toc112939383"/>
      <w:bookmarkStart w:id="158" w:name="_Toc114134764"/>
      <w:bookmarkStart w:id="159" w:name="_Toc120682545"/>
      <w:r>
        <w:t>4</w:t>
      </w:r>
      <w:r>
        <w:tab/>
        <w:t xml:space="preserve">Services offered by the </w:t>
      </w:r>
      <w:bookmarkEnd w:id="144"/>
      <w:bookmarkEnd w:id="145"/>
      <w:bookmarkEnd w:id="146"/>
      <w:r>
        <w:t>MFAF</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0E5FA0A9" w14:textId="77777777" w:rsidR="00345A8F" w:rsidRDefault="00D862C6">
      <w:pPr>
        <w:pStyle w:val="2"/>
      </w:pPr>
      <w:bookmarkStart w:id="160" w:name="_Toc510696586"/>
      <w:bookmarkStart w:id="161" w:name="_Toc35971378"/>
      <w:bookmarkStart w:id="162" w:name="_Toc36812109"/>
      <w:bookmarkStart w:id="163" w:name="_Toc72784124"/>
      <w:bookmarkStart w:id="164" w:name="_Toc73041670"/>
      <w:bookmarkStart w:id="165" w:name="_Toc81244726"/>
      <w:bookmarkStart w:id="166" w:name="_Toc88645296"/>
      <w:bookmarkStart w:id="167" w:name="_Toc89426208"/>
      <w:bookmarkStart w:id="168" w:name="_Toc94033093"/>
      <w:bookmarkStart w:id="169" w:name="_Toc97037249"/>
      <w:bookmarkStart w:id="170" w:name="_Toc97193032"/>
      <w:bookmarkStart w:id="171" w:name="_Toc100953665"/>
      <w:bookmarkStart w:id="172" w:name="_Toc104547316"/>
      <w:bookmarkStart w:id="173" w:name="_Toc112939384"/>
      <w:bookmarkStart w:id="174" w:name="_Toc114134765"/>
      <w:bookmarkStart w:id="175" w:name="_Toc120682546"/>
      <w:r>
        <w:t>4.1</w:t>
      </w:r>
      <w:r>
        <w:tab/>
        <w:t>Introduction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176" w:name="_Toc72784125"/>
      <w:bookmarkStart w:id="177" w:name="_Toc73041671"/>
      <w:bookmarkStart w:id="178" w:name="_Toc81244727"/>
      <w:bookmarkStart w:id="179" w:name="_Toc88645297"/>
      <w:bookmarkStart w:id="180" w:name="_Toc89426209"/>
      <w:bookmarkStart w:id="181" w:name="_Toc94033094"/>
      <w:bookmarkStart w:id="182" w:name="_Toc97037250"/>
      <w:bookmarkStart w:id="183" w:name="_Toc97193033"/>
      <w:bookmarkStart w:id="184" w:name="_Toc100953666"/>
      <w:bookmarkStart w:id="185" w:name="_Toc104547317"/>
      <w:bookmarkStart w:id="186" w:name="_Toc112939385"/>
      <w:bookmarkStart w:id="187" w:name="_Toc114134766"/>
      <w:bookmarkStart w:id="188" w:name="_Toc120682547"/>
      <w:r>
        <w:t>4.2</w:t>
      </w:r>
      <w:r>
        <w:tab/>
        <w:t>Nmfaf_3daDataManagement Service</w:t>
      </w:r>
      <w:bookmarkEnd w:id="176"/>
      <w:bookmarkEnd w:id="177"/>
      <w:bookmarkEnd w:id="178"/>
      <w:bookmarkEnd w:id="179"/>
      <w:bookmarkEnd w:id="180"/>
      <w:bookmarkEnd w:id="181"/>
      <w:bookmarkEnd w:id="182"/>
      <w:bookmarkEnd w:id="183"/>
      <w:bookmarkEnd w:id="184"/>
      <w:bookmarkEnd w:id="185"/>
      <w:bookmarkEnd w:id="186"/>
      <w:bookmarkEnd w:id="187"/>
      <w:bookmarkEnd w:id="188"/>
    </w:p>
    <w:p w14:paraId="0D98FF36" w14:textId="77777777" w:rsidR="00345A8F" w:rsidRDefault="00D862C6" w:rsidP="00C87427">
      <w:pPr>
        <w:pStyle w:val="30"/>
      </w:pPr>
      <w:bookmarkStart w:id="189" w:name="_Toc72784126"/>
      <w:bookmarkStart w:id="190" w:name="_Toc73041672"/>
      <w:bookmarkStart w:id="191" w:name="_Toc81244728"/>
      <w:bookmarkStart w:id="192" w:name="_Toc88645298"/>
      <w:bookmarkStart w:id="193" w:name="_Toc89426210"/>
      <w:bookmarkStart w:id="194" w:name="_Toc94033095"/>
      <w:bookmarkStart w:id="195" w:name="_Toc97037251"/>
      <w:bookmarkStart w:id="196" w:name="_Toc97193034"/>
      <w:bookmarkStart w:id="197" w:name="_Toc100953667"/>
      <w:bookmarkStart w:id="198" w:name="_Toc104547318"/>
      <w:bookmarkStart w:id="199" w:name="_Toc112939386"/>
      <w:bookmarkStart w:id="200" w:name="_Toc114134767"/>
      <w:bookmarkStart w:id="201" w:name="_Toc120682548"/>
      <w:r>
        <w:t>4.2.1</w:t>
      </w:r>
      <w: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p>
    <w:p w14:paraId="41837702" w14:textId="77777777" w:rsidR="00865A7E" w:rsidRDefault="00865A7E" w:rsidP="00865A7E">
      <w:pPr>
        <w:pStyle w:val="40"/>
        <w:rPr>
          <w:lang w:eastAsia="zh-CN"/>
        </w:rPr>
      </w:pPr>
      <w:bookmarkStart w:id="202" w:name="_Toc28012754"/>
      <w:bookmarkStart w:id="203" w:name="_Toc34266224"/>
      <w:bookmarkStart w:id="204" w:name="_Toc36102395"/>
      <w:bookmarkStart w:id="205" w:name="_Toc43563437"/>
      <w:bookmarkStart w:id="206" w:name="_Toc45133980"/>
      <w:bookmarkStart w:id="207" w:name="_Toc50031910"/>
      <w:bookmarkStart w:id="208" w:name="_Toc51762830"/>
      <w:bookmarkStart w:id="209" w:name="_Toc56640897"/>
      <w:bookmarkStart w:id="210" w:name="_Toc59017865"/>
      <w:bookmarkStart w:id="211" w:name="_Toc66231733"/>
      <w:bookmarkStart w:id="212" w:name="_Toc68168894"/>
      <w:bookmarkStart w:id="213" w:name="_Toc70550540"/>
      <w:bookmarkStart w:id="214" w:name="_Toc73564345"/>
      <w:bookmarkStart w:id="215" w:name="_Toc81244729"/>
      <w:bookmarkStart w:id="216" w:name="_Toc88645299"/>
      <w:bookmarkStart w:id="217" w:name="_Toc89426211"/>
      <w:bookmarkStart w:id="218" w:name="_Toc94033096"/>
      <w:bookmarkStart w:id="219" w:name="_Toc97037252"/>
      <w:bookmarkStart w:id="220" w:name="_Toc97193035"/>
      <w:bookmarkStart w:id="221" w:name="_Toc100953668"/>
      <w:bookmarkStart w:id="222" w:name="_Toc104547319"/>
      <w:bookmarkStart w:id="223" w:name="_Toc112939387"/>
      <w:bookmarkStart w:id="224" w:name="_Toc114134768"/>
      <w:bookmarkStart w:id="225" w:name="_Toc120682549"/>
      <w:r>
        <w:t>4.2.</w:t>
      </w:r>
      <w:r>
        <w:rPr>
          <w:rFonts w:hint="eastAsia"/>
          <w:lang w:eastAsia="zh-CN"/>
        </w:rPr>
        <w:t>1</w:t>
      </w:r>
      <w:r>
        <w:rPr>
          <w:lang w:eastAsia="zh-CN"/>
        </w:rPr>
        <w:t>.1</w:t>
      </w:r>
      <w:r>
        <w:tab/>
      </w:r>
      <w:r>
        <w:rPr>
          <w:rFonts w:hint="eastAsia"/>
          <w:lang w:eastAsia="zh-CN"/>
        </w:rPr>
        <w:t>Overview</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226" w:name="_Toc28012755"/>
      <w:bookmarkStart w:id="227" w:name="_Toc34266225"/>
      <w:bookmarkStart w:id="228" w:name="_Toc36102396"/>
      <w:bookmarkStart w:id="229" w:name="_Toc43563438"/>
      <w:bookmarkStart w:id="230" w:name="_Toc45133981"/>
      <w:bookmarkStart w:id="231" w:name="_Toc50031911"/>
      <w:bookmarkStart w:id="232" w:name="_Toc51762831"/>
      <w:bookmarkStart w:id="233" w:name="_Toc56640898"/>
      <w:bookmarkStart w:id="234" w:name="_Toc59017866"/>
      <w:bookmarkStart w:id="235" w:name="_Toc66231734"/>
      <w:bookmarkStart w:id="236" w:name="_Toc68168895"/>
      <w:bookmarkStart w:id="237" w:name="_Toc70550541"/>
      <w:bookmarkStart w:id="238" w:name="_Toc73564346"/>
      <w:bookmarkStart w:id="239" w:name="_Toc81244730"/>
      <w:bookmarkStart w:id="240" w:name="_Toc88645300"/>
      <w:bookmarkStart w:id="241" w:name="_Toc89426212"/>
      <w:bookmarkStart w:id="242" w:name="_Toc94033097"/>
      <w:bookmarkStart w:id="243" w:name="_Toc97037253"/>
      <w:bookmarkStart w:id="244" w:name="_Toc97193036"/>
      <w:bookmarkStart w:id="245" w:name="_Toc100953669"/>
      <w:bookmarkStart w:id="246" w:name="_Toc104547320"/>
      <w:bookmarkStart w:id="247" w:name="_Toc112939388"/>
      <w:bookmarkStart w:id="248" w:name="_Toc114134769"/>
      <w:bookmarkStart w:id="249" w:name="_Toc120682550"/>
      <w:r>
        <w:t>4.2.</w:t>
      </w:r>
      <w:r>
        <w:rPr>
          <w:rFonts w:hint="eastAsia"/>
        </w:rPr>
        <w:t>1</w:t>
      </w:r>
      <w:r>
        <w:t>.2</w:t>
      </w:r>
      <w:r>
        <w:rPr>
          <w:rFonts w:hint="eastAsia"/>
        </w:rPr>
        <w:tab/>
      </w:r>
      <w:r>
        <w:t>Service Architecture</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lastRenderedPageBreak/>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3123F0" w:rsidP="00865A7E">
      <w:pPr>
        <w:pStyle w:val="TH"/>
        <w:rPr>
          <w:lang w:val="en-US" w:eastAsia="zh-CN"/>
        </w:rPr>
      </w:pPr>
      <w:r>
        <w:rPr>
          <w:rFonts w:ascii="Times New Roman" w:eastAsiaTheme="minorEastAsia" w:hAnsi="Times New Roman"/>
        </w:rPr>
        <w:object w:dxaOrig="4620" w:dyaOrig="2196" w14:anchorId="51FBB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25pt;height:109.4pt" o:ole="">
            <v:imagedata r:id="rId12" o:title=""/>
          </v:shape>
          <o:OLEObject Type="Embed" ProgID="Visio.Drawing.15" ShapeID="_x0000_i1025" DrawAspect="Content" ObjectID="_1731295467"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3123F0" w:rsidP="008C1A13">
      <w:pPr>
        <w:pStyle w:val="TH"/>
      </w:pPr>
      <w:r>
        <w:rPr>
          <w:rFonts w:ascii="Times New Roman" w:eastAsiaTheme="minorEastAsia" w:hAnsi="Times New Roman"/>
        </w:rPr>
        <w:object w:dxaOrig="2496" w:dyaOrig="2112" w14:anchorId="2585D28C">
          <v:shape id="_x0000_i1026" type="#_x0000_t75" style="width:124.6pt;height:105.7pt" o:ole="">
            <v:imagedata r:id="rId14" o:title=""/>
          </v:shape>
          <o:OLEObject Type="Embed" ProgID="Visio.Drawing.15" ShapeID="_x0000_i1026" DrawAspect="Content" ObjectID="_1731295468"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250" w:name="_Toc28012756"/>
      <w:bookmarkStart w:id="251" w:name="_Toc34266226"/>
      <w:bookmarkStart w:id="252" w:name="_Toc36102397"/>
      <w:bookmarkStart w:id="253" w:name="_Toc43563439"/>
      <w:bookmarkStart w:id="254" w:name="_Toc45133982"/>
      <w:bookmarkStart w:id="255" w:name="_Toc50031912"/>
      <w:bookmarkStart w:id="256" w:name="_Toc51762832"/>
      <w:bookmarkStart w:id="257" w:name="_Toc56640899"/>
      <w:bookmarkStart w:id="258" w:name="_Toc59017867"/>
      <w:bookmarkStart w:id="259" w:name="_Toc66231735"/>
      <w:bookmarkStart w:id="260" w:name="_Toc68168896"/>
      <w:bookmarkStart w:id="261" w:name="_Toc70550542"/>
      <w:bookmarkStart w:id="262" w:name="_Toc73564347"/>
      <w:bookmarkStart w:id="263" w:name="_Toc81244731"/>
      <w:bookmarkStart w:id="264" w:name="_Toc88645301"/>
      <w:bookmarkStart w:id="265" w:name="_Toc89426213"/>
      <w:bookmarkStart w:id="266" w:name="_Toc94033098"/>
      <w:bookmarkStart w:id="267" w:name="_Toc97037254"/>
      <w:bookmarkStart w:id="268" w:name="_Toc97193037"/>
      <w:bookmarkStart w:id="269" w:name="_Toc100953670"/>
      <w:bookmarkStart w:id="270" w:name="_Toc104547321"/>
      <w:bookmarkStart w:id="271" w:name="_Toc112939389"/>
      <w:bookmarkStart w:id="272" w:name="_Toc114134770"/>
      <w:bookmarkStart w:id="273" w:name="_Toc120682551"/>
      <w:r>
        <w:rPr>
          <w:lang w:val="en-US"/>
        </w:rPr>
        <w:t>4.2.</w:t>
      </w:r>
      <w:r>
        <w:rPr>
          <w:rFonts w:hint="eastAsia"/>
          <w:lang w:val="en-US" w:eastAsia="zh-CN"/>
        </w:rPr>
        <w:t>1.3</w:t>
      </w:r>
      <w:r>
        <w:rPr>
          <w:lang w:val="en-US"/>
        </w:rPr>
        <w:tab/>
        <w:t>Network Functions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135F4FBE" w14:textId="77777777" w:rsidR="00865A7E" w:rsidRDefault="00865A7E" w:rsidP="00865A7E">
      <w:pPr>
        <w:pStyle w:val="50"/>
        <w:rPr>
          <w:lang w:eastAsia="zh-CN"/>
        </w:rPr>
      </w:pPr>
      <w:bookmarkStart w:id="274" w:name="_Toc28012757"/>
      <w:bookmarkStart w:id="275" w:name="_Toc34266227"/>
      <w:bookmarkStart w:id="276" w:name="_Toc36102398"/>
      <w:bookmarkStart w:id="277" w:name="_Toc43563440"/>
      <w:bookmarkStart w:id="278" w:name="_Toc45133983"/>
      <w:bookmarkStart w:id="279" w:name="_Toc50031913"/>
      <w:bookmarkStart w:id="280" w:name="_Toc51762833"/>
      <w:bookmarkStart w:id="281" w:name="_Toc56640900"/>
      <w:bookmarkStart w:id="282" w:name="_Toc59017868"/>
      <w:bookmarkStart w:id="283" w:name="_Toc66231736"/>
      <w:bookmarkStart w:id="284" w:name="_Toc68168897"/>
      <w:bookmarkStart w:id="285" w:name="_Toc70550543"/>
      <w:bookmarkStart w:id="286" w:name="_Toc73564348"/>
      <w:bookmarkStart w:id="287" w:name="_Toc81244732"/>
      <w:bookmarkStart w:id="288" w:name="_Toc88645302"/>
      <w:bookmarkStart w:id="289" w:name="_Toc89426214"/>
      <w:bookmarkStart w:id="290" w:name="_Toc94033099"/>
      <w:bookmarkStart w:id="291" w:name="_Toc97037255"/>
      <w:bookmarkStart w:id="292" w:name="_Toc97193038"/>
      <w:bookmarkStart w:id="293" w:name="_Toc100953671"/>
      <w:bookmarkStart w:id="294" w:name="_Toc104547322"/>
      <w:bookmarkStart w:id="295" w:name="_Toc112939390"/>
      <w:bookmarkStart w:id="296" w:name="_Toc114134771"/>
      <w:bookmarkStart w:id="297" w:name="_Toc120682552"/>
      <w:r>
        <w:t>4.2.</w:t>
      </w:r>
      <w:r>
        <w:rPr>
          <w:rFonts w:hint="eastAsia"/>
          <w:lang w:eastAsia="zh-CN"/>
        </w:rPr>
        <w:t>1.3.1</w:t>
      </w:r>
      <w:r>
        <w:tab/>
      </w:r>
      <w:bookmarkEnd w:id="274"/>
      <w:bookmarkEnd w:id="275"/>
      <w:bookmarkEnd w:id="276"/>
      <w:bookmarkEnd w:id="277"/>
      <w:bookmarkEnd w:id="278"/>
      <w:bookmarkEnd w:id="279"/>
      <w:bookmarkEnd w:id="280"/>
      <w:bookmarkEnd w:id="281"/>
      <w:bookmarkEnd w:id="282"/>
      <w:bookmarkEnd w:id="283"/>
      <w:bookmarkEnd w:id="284"/>
      <w:bookmarkEnd w:id="285"/>
      <w:bookmarkEnd w:id="286"/>
      <w:r>
        <w:rPr>
          <w:lang w:val="en-US"/>
        </w:rPr>
        <w:t>Messaging Framework Adaptor Function</w:t>
      </w:r>
      <w:r>
        <w:t xml:space="preserve"> (MFAF)</w:t>
      </w:r>
      <w:bookmarkEnd w:id="287"/>
      <w:bookmarkEnd w:id="288"/>
      <w:bookmarkEnd w:id="289"/>
      <w:bookmarkEnd w:id="290"/>
      <w:bookmarkEnd w:id="291"/>
      <w:bookmarkEnd w:id="292"/>
      <w:bookmarkEnd w:id="293"/>
      <w:bookmarkEnd w:id="294"/>
      <w:bookmarkEnd w:id="295"/>
      <w:bookmarkEnd w:id="296"/>
      <w:bookmarkEnd w:id="297"/>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298" w:name="_Toc28012758"/>
      <w:bookmarkStart w:id="299" w:name="_Toc34266228"/>
      <w:bookmarkStart w:id="300" w:name="_Toc36102399"/>
      <w:bookmarkStart w:id="301" w:name="_Toc43563441"/>
      <w:bookmarkStart w:id="302" w:name="_Toc45133984"/>
      <w:bookmarkStart w:id="303" w:name="_Toc50031914"/>
      <w:bookmarkStart w:id="304" w:name="_Toc51762834"/>
      <w:bookmarkStart w:id="305" w:name="_Toc56640901"/>
      <w:bookmarkStart w:id="306" w:name="_Toc59017869"/>
      <w:bookmarkStart w:id="307" w:name="_Toc66231737"/>
      <w:bookmarkStart w:id="308" w:name="_Toc68168898"/>
      <w:bookmarkStart w:id="309" w:name="_Toc70550544"/>
      <w:bookmarkStart w:id="310" w:name="_Toc73564349"/>
      <w:bookmarkStart w:id="311" w:name="_Toc81244733"/>
      <w:bookmarkStart w:id="312" w:name="_Toc88645303"/>
      <w:bookmarkStart w:id="313" w:name="_Toc89426215"/>
      <w:bookmarkStart w:id="314" w:name="_Toc94033100"/>
      <w:bookmarkStart w:id="315" w:name="_Toc97037256"/>
      <w:bookmarkStart w:id="316" w:name="_Toc97193039"/>
      <w:bookmarkStart w:id="317" w:name="_Toc100953672"/>
      <w:bookmarkStart w:id="318" w:name="_Toc104547323"/>
      <w:bookmarkStart w:id="319" w:name="_Toc112939391"/>
      <w:bookmarkStart w:id="320" w:name="_Toc114134772"/>
      <w:bookmarkStart w:id="321" w:name="_Toc120682553"/>
      <w:r>
        <w:t>4.2.</w:t>
      </w:r>
      <w:r>
        <w:rPr>
          <w:lang w:eastAsia="zh-CN"/>
        </w:rPr>
        <w:t>1.3.2</w:t>
      </w:r>
      <w:r>
        <w:tab/>
      </w:r>
      <w:r>
        <w:rPr>
          <w:lang w:eastAsia="zh-CN"/>
        </w:rPr>
        <w:t>NF Service Consumers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9AEFB77" w14:textId="77777777" w:rsidR="003123F0" w:rsidRDefault="003123F0" w:rsidP="003123F0">
      <w:bookmarkStart w:id="322" w:name="_Toc72784127"/>
      <w:bookmarkStart w:id="323" w:name="_Toc73041673"/>
      <w:bookmarkStart w:id="324" w:name="_Toc81244734"/>
      <w:bookmarkStart w:id="325" w:name="_Toc88645304"/>
      <w:bookmarkStart w:id="326" w:name="_Toc89426216"/>
      <w:bookmarkStart w:id="327" w:name="_Toc94033101"/>
      <w:bookmarkStart w:id="328" w:name="_Toc97037257"/>
      <w:bookmarkStart w:id="329" w:name="_Toc97193040"/>
      <w:bookmarkStart w:id="330" w:name="_Toc100953673"/>
      <w:bookmarkStart w:id="331"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332" w:name="_Toc112939392"/>
      <w:bookmarkStart w:id="333" w:name="_Toc114134773"/>
      <w:bookmarkStart w:id="334" w:name="_Toc120682554"/>
      <w:r>
        <w:lastRenderedPageBreak/>
        <w:t>4.2.2</w:t>
      </w:r>
      <w:r>
        <w:tab/>
        <w:t>Service Operations</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6A829793" w14:textId="77777777" w:rsidR="00345A8F" w:rsidRDefault="00D862C6">
      <w:pPr>
        <w:pStyle w:val="40"/>
      </w:pPr>
      <w:bookmarkStart w:id="335" w:name="_Toc72784128"/>
      <w:bookmarkStart w:id="336" w:name="_Toc73041674"/>
      <w:bookmarkStart w:id="337" w:name="_Toc81244735"/>
      <w:bookmarkStart w:id="338" w:name="_Toc88645305"/>
      <w:bookmarkStart w:id="339" w:name="_Toc89426217"/>
      <w:bookmarkStart w:id="340" w:name="_Toc94033102"/>
      <w:bookmarkStart w:id="341" w:name="_Toc97037258"/>
      <w:bookmarkStart w:id="342" w:name="_Toc97193041"/>
      <w:bookmarkStart w:id="343" w:name="_Toc100953674"/>
      <w:bookmarkStart w:id="344" w:name="_Toc104547325"/>
      <w:bookmarkStart w:id="345" w:name="_Toc112939393"/>
      <w:bookmarkStart w:id="346" w:name="_Toc114134774"/>
      <w:bookmarkStart w:id="347" w:name="_Toc120682555"/>
      <w:r>
        <w:t>4.2.2.1</w:t>
      </w:r>
      <w:r>
        <w:tab/>
        <w:t>Introduction</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348" w:name="_Toc72784129"/>
      <w:bookmarkStart w:id="349" w:name="_Toc73041675"/>
      <w:bookmarkStart w:id="350" w:name="_Toc81244736"/>
      <w:bookmarkStart w:id="351" w:name="_Toc88645306"/>
      <w:bookmarkStart w:id="352" w:name="_Toc89426218"/>
      <w:bookmarkStart w:id="353" w:name="_Toc94033103"/>
      <w:bookmarkStart w:id="354" w:name="_Toc97037259"/>
      <w:bookmarkStart w:id="355" w:name="_Toc97193042"/>
      <w:bookmarkStart w:id="356" w:name="_Toc100953675"/>
      <w:bookmarkStart w:id="357" w:name="_Toc104547326"/>
      <w:bookmarkStart w:id="358" w:name="_Toc112939394"/>
      <w:bookmarkStart w:id="359" w:name="_Toc114134775"/>
      <w:bookmarkStart w:id="360" w:name="_Toc120682556"/>
      <w:r>
        <w:t>4.2.2.2</w:t>
      </w:r>
      <w:r>
        <w:tab/>
      </w:r>
      <w:r>
        <w:rPr>
          <w:lang w:eastAsia="ko-KR"/>
        </w:rPr>
        <w:t>Nmfaf_3daDataManagement_Configure</w:t>
      </w:r>
      <w:r>
        <w:t xml:space="preserve"> service operation</w:t>
      </w:r>
      <w:bookmarkEnd w:id="348"/>
      <w:bookmarkEnd w:id="349"/>
      <w:bookmarkEnd w:id="350"/>
      <w:bookmarkEnd w:id="351"/>
      <w:bookmarkEnd w:id="352"/>
      <w:bookmarkEnd w:id="353"/>
      <w:bookmarkEnd w:id="354"/>
      <w:bookmarkEnd w:id="355"/>
      <w:bookmarkEnd w:id="356"/>
      <w:bookmarkEnd w:id="357"/>
      <w:bookmarkEnd w:id="358"/>
      <w:bookmarkEnd w:id="359"/>
      <w:bookmarkEnd w:id="360"/>
    </w:p>
    <w:p w14:paraId="10E274AE" w14:textId="77777777" w:rsidR="00865A7E" w:rsidRPr="00865A7E" w:rsidRDefault="00865A7E" w:rsidP="00865A7E">
      <w:pPr>
        <w:pStyle w:val="50"/>
      </w:pPr>
      <w:bookmarkStart w:id="361" w:name="_Toc81244737"/>
      <w:bookmarkStart w:id="362" w:name="_Toc88645307"/>
      <w:bookmarkStart w:id="363" w:name="_Toc89426219"/>
      <w:bookmarkStart w:id="364" w:name="_Toc94033104"/>
      <w:bookmarkStart w:id="365" w:name="_Toc97037260"/>
      <w:bookmarkStart w:id="366" w:name="_Toc97193043"/>
      <w:bookmarkStart w:id="367" w:name="_Toc100953676"/>
      <w:bookmarkStart w:id="368" w:name="_Toc104547327"/>
      <w:bookmarkStart w:id="369" w:name="_Toc112939395"/>
      <w:bookmarkStart w:id="370" w:name="_Toc114134776"/>
      <w:bookmarkStart w:id="371" w:name="_Toc120682557"/>
      <w:r w:rsidRPr="00865A7E">
        <w:t>4.2.2.2.1</w:t>
      </w:r>
      <w:r w:rsidRPr="00865A7E">
        <w:tab/>
        <w:t>General</w:t>
      </w:r>
      <w:bookmarkEnd w:id="361"/>
      <w:bookmarkEnd w:id="362"/>
      <w:bookmarkEnd w:id="363"/>
      <w:bookmarkEnd w:id="364"/>
      <w:bookmarkEnd w:id="365"/>
      <w:bookmarkEnd w:id="366"/>
      <w:bookmarkEnd w:id="367"/>
      <w:bookmarkEnd w:id="368"/>
      <w:bookmarkEnd w:id="369"/>
      <w:bookmarkEnd w:id="370"/>
      <w:bookmarkEnd w:id="371"/>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372" w:name="_Toc81244738"/>
      <w:bookmarkStart w:id="373" w:name="_Toc88645308"/>
      <w:bookmarkStart w:id="374" w:name="_Toc89426220"/>
      <w:bookmarkStart w:id="375" w:name="_Toc94033105"/>
      <w:bookmarkStart w:id="376" w:name="_Toc97037261"/>
      <w:bookmarkStart w:id="377" w:name="_Toc97193044"/>
      <w:bookmarkStart w:id="378" w:name="_Toc100953677"/>
      <w:bookmarkStart w:id="379" w:name="_Toc104547328"/>
      <w:bookmarkStart w:id="380" w:name="_Toc112939396"/>
      <w:bookmarkStart w:id="381" w:name="_Toc114134777"/>
      <w:bookmarkStart w:id="382" w:name="_Toc120682558"/>
      <w:r w:rsidRPr="00865A7E">
        <w:t>4.2.2.2.2</w:t>
      </w:r>
      <w:r w:rsidRPr="00865A7E">
        <w:tab/>
        <w:t>Initial configuration for mapping data or analytics</w:t>
      </w:r>
      <w:bookmarkEnd w:id="372"/>
      <w:bookmarkEnd w:id="373"/>
      <w:bookmarkEnd w:id="374"/>
      <w:bookmarkEnd w:id="375"/>
      <w:bookmarkEnd w:id="376"/>
      <w:bookmarkEnd w:id="377"/>
      <w:bookmarkEnd w:id="378"/>
      <w:bookmarkEnd w:id="379"/>
      <w:bookmarkEnd w:id="380"/>
      <w:bookmarkEnd w:id="381"/>
      <w:bookmarkEnd w:id="382"/>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7" type="#_x0000_t75" style="width:435.25pt;height:121.4pt" o:ole="">
            <v:imagedata r:id="rId16" o:title=""/>
          </v:shape>
          <o:OLEObject Type="Embed" ProgID="Visio.Drawing.11" ShapeID="_x0000_i1027" DrawAspect="Content" ObjectID="_1731295469"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FAEBA"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383" w:name="_Toc81244739"/>
      <w:bookmarkStart w:id="384" w:name="_Toc88645309"/>
      <w:bookmarkStart w:id="385" w:name="_Toc89426221"/>
      <w:bookmarkStart w:id="386" w:name="_Toc94033106"/>
      <w:bookmarkStart w:id="387" w:name="_Toc97037262"/>
      <w:bookmarkStart w:id="388" w:name="_Toc97193045"/>
      <w:bookmarkStart w:id="389" w:name="_Toc100953678"/>
      <w:bookmarkStart w:id="390" w:name="_Toc104547329"/>
      <w:bookmarkStart w:id="391" w:name="_Toc112939397"/>
      <w:bookmarkStart w:id="392" w:name="_Toc114134778"/>
      <w:bookmarkStart w:id="393" w:name="_Toc120682559"/>
      <w:r>
        <w:t>4.2.2.2.3</w:t>
      </w:r>
      <w:r>
        <w:tab/>
        <w:t xml:space="preserve">Update the configuration of existing individual </w:t>
      </w:r>
      <w:r>
        <w:rPr>
          <w:lang w:eastAsia="ja-JP"/>
        </w:rPr>
        <w:t>mapping data or analytics</w:t>
      </w:r>
      <w:bookmarkEnd w:id="383"/>
      <w:bookmarkEnd w:id="384"/>
      <w:bookmarkEnd w:id="385"/>
      <w:bookmarkEnd w:id="386"/>
      <w:bookmarkEnd w:id="387"/>
      <w:bookmarkEnd w:id="388"/>
      <w:bookmarkEnd w:id="389"/>
      <w:bookmarkEnd w:id="390"/>
      <w:bookmarkEnd w:id="391"/>
      <w:bookmarkEnd w:id="392"/>
      <w:bookmarkEnd w:id="393"/>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0pt;height:171.25pt" o:ole="">
            <v:imagedata r:id="rId18" o:title=""/>
          </v:shape>
          <o:OLEObject Type="Embed" ProgID="Visio.Drawing.15" ShapeID="_x0000_i1028" DrawAspect="Content" ObjectID="_1731295470"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394" w:name="_Toc72784132"/>
      <w:bookmarkStart w:id="395" w:name="_Toc73041678"/>
      <w:bookmarkStart w:id="396" w:name="_Toc81244740"/>
      <w:bookmarkStart w:id="397" w:name="_Toc88645310"/>
      <w:bookmarkStart w:id="398" w:name="_Toc89426222"/>
      <w:bookmarkStart w:id="399" w:name="_Toc94033107"/>
      <w:bookmarkStart w:id="400" w:name="_Toc97037263"/>
      <w:bookmarkStart w:id="401" w:name="_Toc97193046"/>
      <w:bookmarkStart w:id="402" w:name="_Toc100953679"/>
      <w:bookmarkStart w:id="403" w:name="_Toc104547330"/>
      <w:bookmarkStart w:id="404" w:name="_Toc112939398"/>
      <w:bookmarkStart w:id="405" w:name="_Toc114134779"/>
      <w:bookmarkStart w:id="406" w:name="_Toc120682560"/>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394"/>
      <w:bookmarkEnd w:id="395"/>
      <w:bookmarkEnd w:id="396"/>
      <w:bookmarkEnd w:id="397"/>
      <w:bookmarkEnd w:id="398"/>
      <w:bookmarkEnd w:id="399"/>
      <w:bookmarkEnd w:id="400"/>
      <w:bookmarkEnd w:id="401"/>
      <w:bookmarkEnd w:id="402"/>
      <w:bookmarkEnd w:id="403"/>
      <w:bookmarkEnd w:id="404"/>
      <w:bookmarkEnd w:id="405"/>
      <w:bookmarkEnd w:id="406"/>
    </w:p>
    <w:p w14:paraId="5A6C2606" w14:textId="77777777" w:rsidR="00345A8F" w:rsidRDefault="00D862C6">
      <w:pPr>
        <w:pStyle w:val="50"/>
      </w:pPr>
      <w:bookmarkStart w:id="407" w:name="_Toc72784133"/>
      <w:bookmarkStart w:id="408" w:name="_Toc73041679"/>
      <w:bookmarkStart w:id="409" w:name="_Toc81244741"/>
      <w:bookmarkStart w:id="410" w:name="_Toc88645311"/>
      <w:bookmarkStart w:id="411" w:name="_Toc89426223"/>
      <w:bookmarkStart w:id="412" w:name="_Toc94033108"/>
      <w:bookmarkStart w:id="413" w:name="_Toc97037264"/>
      <w:bookmarkStart w:id="414" w:name="_Toc97193047"/>
      <w:bookmarkStart w:id="415" w:name="_Toc100953680"/>
      <w:bookmarkStart w:id="416" w:name="_Toc104547331"/>
      <w:bookmarkStart w:id="417" w:name="_Toc112939399"/>
      <w:bookmarkStart w:id="418" w:name="_Toc114134780"/>
      <w:bookmarkStart w:id="419" w:name="_Toc120682561"/>
      <w:r>
        <w:t>4.2.2.3.1</w:t>
      </w:r>
      <w:r>
        <w:tab/>
        <w:t>General</w:t>
      </w:r>
      <w:bookmarkEnd w:id="407"/>
      <w:bookmarkEnd w:id="408"/>
      <w:bookmarkEnd w:id="409"/>
      <w:bookmarkEnd w:id="410"/>
      <w:bookmarkEnd w:id="411"/>
      <w:bookmarkEnd w:id="412"/>
      <w:bookmarkEnd w:id="413"/>
      <w:bookmarkEnd w:id="414"/>
      <w:bookmarkEnd w:id="415"/>
      <w:bookmarkEnd w:id="416"/>
      <w:bookmarkEnd w:id="417"/>
      <w:bookmarkEnd w:id="418"/>
      <w:bookmarkEnd w:id="419"/>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420" w:name="_Toc88645312"/>
      <w:bookmarkStart w:id="421" w:name="_Toc89426224"/>
      <w:bookmarkStart w:id="422" w:name="_Toc94033109"/>
      <w:bookmarkStart w:id="423" w:name="_Toc97037265"/>
      <w:bookmarkStart w:id="424" w:name="_Toc97193048"/>
      <w:bookmarkStart w:id="425" w:name="_Toc100953681"/>
      <w:bookmarkStart w:id="426" w:name="_Toc104547332"/>
      <w:bookmarkStart w:id="427" w:name="_Toc112939400"/>
      <w:bookmarkStart w:id="428" w:name="_Toc114134781"/>
      <w:bookmarkStart w:id="429" w:name="_Toc72784134"/>
      <w:bookmarkStart w:id="430" w:name="_Toc73041680"/>
      <w:bookmarkStart w:id="431" w:name="_Toc81244742"/>
      <w:bookmarkStart w:id="432" w:name="_Toc120682562"/>
      <w:r>
        <w:t>4.2.2.3.</w:t>
      </w:r>
      <w:r w:rsidR="00040B67">
        <w:t>2</w:t>
      </w:r>
      <w:r>
        <w:tab/>
      </w:r>
      <w:r w:rsidR="00040B67">
        <w:t>S</w:t>
      </w:r>
      <w:r w:rsidR="00040B67" w:rsidRPr="0065374B">
        <w:t>top mapping data or analytics</w:t>
      </w:r>
      <w:bookmarkEnd w:id="420"/>
      <w:bookmarkEnd w:id="421"/>
      <w:bookmarkEnd w:id="422"/>
      <w:bookmarkEnd w:id="423"/>
      <w:bookmarkEnd w:id="424"/>
      <w:bookmarkEnd w:id="425"/>
      <w:bookmarkEnd w:id="426"/>
      <w:bookmarkEnd w:id="427"/>
      <w:bookmarkEnd w:id="428"/>
      <w:bookmarkEnd w:id="432"/>
      <w:r w:rsidR="00040B67" w:rsidDel="00040B67">
        <w:t xml:space="preserve"> </w:t>
      </w:r>
      <w:bookmarkEnd w:id="429"/>
      <w:bookmarkEnd w:id="430"/>
      <w:bookmarkEnd w:id="431"/>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45pt;height:169.85pt" o:ole="">
            <v:imagedata r:id="rId20" o:title=""/>
          </v:shape>
          <o:OLEObject Type="Embed" ProgID="Visio.Drawing.15" ShapeID="_x0000_i1029" DrawAspect="Content" ObjectID="_1731295471"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433" w:name="_Toc72784135"/>
      <w:bookmarkStart w:id="434" w:name="_Toc73041681"/>
      <w:bookmarkStart w:id="435" w:name="_Toc81244743"/>
      <w:bookmarkStart w:id="436" w:name="_Toc88645313"/>
      <w:bookmarkStart w:id="437" w:name="_Toc89426225"/>
      <w:bookmarkStart w:id="438" w:name="_Toc94033110"/>
      <w:bookmarkStart w:id="439" w:name="_Toc97037266"/>
      <w:bookmarkStart w:id="440" w:name="_Toc97193049"/>
      <w:bookmarkStart w:id="441" w:name="_Toc100953682"/>
      <w:bookmarkStart w:id="442" w:name="_Toc104547333"/>
      <w:bookmarkStart w:id="443" w:name="_Toc112939401"/>
      <w:bookmarkStart w:id="444" w:name="_Toc114134782"/>
      <w:bookmarkStart w:id="445" w:name="_Toc120682563"/>
      <w:r>
        <w:t>4.3</w:t>
      </w:r>
      <w:r>
        <w:tab/>
        <w:t>Nmfaf_3caDataManagement Service</w:t>
      </w:r>
      <w:bookmarkEnd w:id="433"/>
      <w:bookmarkEnd w:id="434"/>
      <w:bookmarkEnd w:id="435"/>
      <w:bookmarkEnd w:id="436"/>
      <w:bookmarkEnd w:id="437"/>
      <w:bookmarkEnd w:id="438"/>
      <w:bookmarkEnd w:id="439"/>
      <w:bookmarkEnd w:id="440"/>
      <w:bookmarkEnd w:id="441"/>
      <w:bookmarkEnd w:id="442"/>
      <w:bookmarkEnd w:id="443"/>
      <w:bookmarkEnd w:id="444"/>
      <w:bookmarkEnd w:id="445"/>
    </w:p>
    <w:p w14:paraId="30E8DCBD" w14:textId="77777777" w:rsidR="00345A8F" w:rsidRDefault="00D862C6">
      <w:pPr>
        <w:pStyle w:val="30"/>
      </w:pPr>
      <w:bookmarkStart w:id="446" w:name="_Toc72784136"/>
      <w:bookmarkStart w:id="447" w:name="_Toc73041682"/>
      <w:bookmarkStart w:id="448" w:name="_Toc81244744"/>
      <w:bookmarkStart w:id="449" w:name="_Toc88645314"/>
      <w:bookmarkStart w:id="450" w:name="_Toc89426226"/>
      <w:bookmarkStart w:id="451" w:name="_Toc94033111"/>
      <w:bookmarkStart w:id="452" w:name="_Toc97037267"/>
      <w:bookmarkStart w:id="453" w:name="_Toc97193050"/>
      <w:bookmarkStart w:id="454" w:name="_Toc100953683"/>
      <w:bookmarkStart w:id="455" w:name="_Toc104547334"/>
      <w:bookmarkStart w:id="456" w:name="_Toc112939402"/>
      <w:bookmarkStart w:id="457" w:name="_Toc114134783"/>
      <w:bookmarkStart w:id="458" w:name="_Toc120682564"/>
      <w:r>
        <w:t>4.3.1</w:t>
      </w:r>
      <w:r>
        <w:tab/>
        <w:t>Service Description</w:t>
      </w:r>
      <w:bookmarkEnd w:id="446"/>
      <w:bookmarkEnd w:id="447"/>
      <w:bookmarkEnd w:id="448"/>
      <w:bookmarkEnd w:id="449"/>
      <w:bookmarkEnd w:id="450"/>
      <w:bookmarkEnd w:id="451"/>
      <w:bookmarkEnd w:id="452"/>
      <w:bookmarkEnd w:id="453"/>
      <w:bookmarkEnd w:id="454"/>
      <w:bookmarkEnd w:id="455"/>
      <w:bookmarkEnd w:id="456"/>
      <w:bookmarkEnd w:id="457"/>
      <w:bookmarkEnd w:id="458"/>
    </w:p>
    <w:p w14:paraId="7069101B" w14:textId="77777777" w:rsidR="00865A7E" w:rsidRDefault="00865A7E" w:rsidP="00865A7E">
      <w:pPr>
        <w:pStyle w:val="40"/>
        <w:rPr>
          <w:lang w:eastAsia="zh-CN"/>
        </w:rPr>
      </w:pPr>
      <w:bookmarkStart w:id="459" w:name="_Toc81244745"/>
      <w:bookmarkStart w:id="460" w:name="_Toc88645315"/>
      <w:bookmarkStart w:id="461" w:name="_Toc89426227"/>
      <w:bookmarkStart w:id="462" w:name="_Toc94033112"/>
      <w:bookmarkStart w:id="463" w:name="_Toc97037268"/>
      <w:bookmarkStart w:id="464" w:name="_Toc97193051"/>
      <w:bookmarkStart w:id="465" w:name="_Toc100953684"/>
      <w:bookmarkStart w:id="466" w:name="_Toc104547335"/>
      <w:bookmarkStart w:id="467" w:name="_Toc112939403"/>
      <w:bookmarkStart w:id="468" w:name="_Toc114134784"/>
      <w:bookmarkStart w:id="469" w:name="_Toc120682565"/>
      <w:r>
        <w:t>4.3.</w:t>
      </w:r>
      <w:r>
        <w:rPr>
          <w:rFonts w:hint="eastAsia"/>
          <w:lang w:eastAsia="zh-CN"/>
        </w:rPr>
        <w:t>1</w:t>
      </w:r>
      <w:r>
        <w:rPr>
          <w:lang w:eastAsia="zh-CN"/>
        </w:rPr>
        <w:t>.1</w:t>
      </w:r>
      <w:r>
        <w:tab/>
      </w:r>
      <w:r>
        <w:rPr>
          <w:rFonts w:hint="eastAsia"/>
          <w:lang w:eastAsia="zh-CN"/>
        </w:rPr>
        <w:t>Overview</w:t>
      </w:r>
      <w:bookmarkEnd w:id="459"/>
      <w:bookmarkEnd w:id="460"/>
      <w:bookmarkEnd w:id="461"/>
      <w:bookmarkEnd w:id="462"/>
      <w:bookmarkEnd w:id="463"/>
      <w:bookmarkEnd w:id="464"/>
      <w:bookmarkEnd w:id="465"/>
      <w:bookmarkEnd w:id="466"/>
      <w:bookmarkEnd w:id="467"/>
      <w:bookmarkEnd w:id="468"/>
      <w:bookmarkEnd w:id="469"/>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470" w:name="_Toc81244746"/>
      <w:bookmarkStart w:id="471" w:name="_Toc88645316"/>
      <w:bookmarkStart w:id="472" w:name="_Toc89426228"/>
      <w:bookmarkStart w:id="473" w:name="_Toc94033113"/>
      <w:bookmarkStart w:id="474" w:name="_Toc97037269"/>
      <w:bookmarkStart w:id="475" w:name="_Toc97193052"/>
      <w:bookmarkStart w:id="476" w:name="_Toc100953685"/>
      <w:bookmarkStart w:id="477" w:name="_Toc104547336"/>
      <w:bookmarkStart w:id="478" w:name="_Toc112939404"/>
      <w:bookmarkStart w:id="479" w:name="_Toc114134785"/>
      <w:bookmarkStart w:id="480" w:name="_Toc120682566"/>
      <w:r>
        <w:t>4.3.</w:t>
      </w:r>
      <w:r>
        <w:rPr>
          <w:rFonts w:hint="eastAsia"/>
        </w:rPr>
        <w:t>1</w:t>
      </w:r>
      <w:r>
        <w:t>.2</w:t>
      </w:r>
      <w:r>
        <w:rPr>
          <w:rFonts w:hint="eastAsia"/>
        </w:rPr>
        <w:tab/>
      </w:r>
      <w:r>
        <w:t>Service Architecture</w:t>
      </w:r>
      <w:bookmarkEnd w:id="470"/>
      <w:bookmarkEnd w:id="471"/>
      <w:bookmarkEnd w:id="472"/>
      <w:bookmarkEnd w:id="473"/>
      <w:bookmarkEnd w:id="474"/>
      <w:bookmarkEnd w:id="475"/>
      <w:bookmarkEnd w:id="476"/>
      <w:bookmarkEnd w:id="477"/>
      <w:bookmarkEnd w:id="478"/>
      <w:bookmarkEnd w:id="479"/>
      <w:bookmarkEnd w:id="480"/>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481" w:name="_Toc81244747"/>
      <w:bookmarkStart w:id="482" w:name="_Toc88645317"/>
      <w:bookmarkStart w:id="483" w:name="_Toc89426229"/>
      <w:bookmarkStart w:id="484" w:name="_Toc94033114"/>
      <w:bookmarkStart w:id="485" w:name="_Toc97037270"/>
      <w:bookmarkStart w:id="486" w:name="_Toc97193053"/>
      <w:bookmarkStart w:id="487" w:name="_Toc100953686"/>
      <w:bookmarkStart w:id="488" w:name="_Toc104547337"/>
      <w:r>
        <w:t>-</w:t>
      </w:r>
      <w:r>
        <w:tab/>
        <w:t xml:space="preserve">Application Function (AF) </w:t>
      </w:r>
    </w:p>
    <w:p w14:paraId="0794F02B" w14:textId="45C12A90" w:rsidR="007764A1" w:rsidRDefault="007764A1" w:rsidP="007764A1">
      <w:pPr>
        <w:pStyle w:val="TH"/>
        <w:rPr>
          <w:lang w:val="en-US" w:eastAsia="zh-CN"/>
        </w:rPr>
      </w:pPr>
      <w:r>
        <w:rPr>
          <w:rFonts w:eastAsia="宋体"/>
        </w:rPr>
        <w:object w:dxaOrig="10020" w:dyaOrig="2196" w14:anchorId="297A49BA">
          <v:shape id="_x0000_i1030" type="#_x0000_t75" style="width:501.25pt;height:109.4pt" o:ole="">
            <v:imagedata r:id="rId22" o:title=""/>
          </v:shape>
          <o:OLEObject Type="Embed" ProgID="Visio.Drawing.15" ShapeID="_x0000_i1030" DrawAspect="Content" ObjectID="_1731295472" r:id="rId23"/>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7764A1" w:rsidP="007764A1">
      <w:pPr>
        <w:pStyle w:val="TH"/>
      </w:pPr>
      <w:r>
        <w:rPr>
          <w:rFonts w:eastAsia="宋体"/>
        </w:rPr>
        <w:object w:dxaOrig="9864" w:dyaOrig="2196" w14:anchorId="516634EC">
          <v:shape id="_x0000_i1031" type="#_x0000_t75" style="width:493.85pt;height:109.4pt" o:ole="">
            <v:imagedata r:id="rId24" o:title=""/>
          </v:shape>
          <o:OLEObject Type="Embed" ProgID="Visio.Drawing.15" ShapeID="_x0000_i1031" DrawAspect="Content" ObjectID="_1731295473" r:id="rId25"/>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489" w:name="_Toc112939405"/>
      <w:bookmarkStart w:id="490" w:name="_Toc114134786"/>
      <w:bookmarkStart w:id="491" w:name="_Toc120682567"/>
      <w:r>
        <w:rPr>
          <w:lang w:val="en-US"/>
        </w:rPr>
        <w:t>4.3.</w:t>
      </w:r>
      <w:r>
        <w:rPr>
          <w:rFonts w:hint="eastAsia"/>
          <w:lang w:val="en-US" w:eastAsia="zh-CN"/>
        </w:rPr>
        <w:t>1.3</w:t>
      </w:r>
      <w:r>
        <w:rPr>
          <w:lang w:val="en-US"/>
        </w:rPr>
        <w:tab/>
        <w:t>Network Functions</w:t>
      </w:r>
      <w:bookmarkEnd w:id="481"/>
      <w:bookmarkEnd w:id="482"/>
      <w:bookmarkEnd w:id="483"/>
      <w:bookmarkEnd w:id="484"/>
      <w:bookmarkEnd w:id="485"/>
      <w:bookmarkEnd w:id="486"/>
      <w:bookmarkEnd w:id="487"/>
      <w:bookmarkEnd w:id="488"/>
      <w:bookmarkEnd w:id="489"/>
      <w:bookmarkEnd w:id="490"/>
      <w:bookmarkEnd w:id="491"/>
    </w:p>
    <w:p w14:paraId="4C3A2BF5" w14:textId="77777777" w:rsidR="00865A7E" w:rsidRDefault="00865A7E" w:rsidP="00865A7E">
      <w:pPr>
        <w:pStyle w:val="50"/>
        <w:rPr>
          <w:lang w:eastAsia="zh-CN"/>
        </w:rPr>
      </w:pPr>
      <w:bookmarkStart w:id="492" w:name="_Toc81244748"/>
      <w:bookmarkStart w:id="493" w:name="_Toc88645318"/>
      <w:bookmarkStart w:id="494" w:name="_Toc89426230"/>
      <w:bookmarkStart w:id="495" w:name="_Toc94033115"/>
      <w:bookmarkStart w:id="496" w:name="_Toc97037271"/>
      <w:bookmarkStart w:id="497" w:name="_Toc97193054"/>
      <w:bookmarkStart w:id="498" w:name="_Toc100953687"/>
      <w:bookmarkStart w:id="499" w:name="_Toc104547338"/>
      <w:bookmarkStart w:id="500" w:name="_Toc112939406"/>
      <w:bookmarkStart w:id="501" w:name="_Toc114134787"/>
      <w:bookmarkStart w:id="502" w:name="_Toc120682568"/>
      <w:r>
        <w:t>4.3.</w:t>
      </w:r>
      <w:r>
        <w:rPr>
          <w:rFonts w:hint="eastAsia"/>
          <w:lang w:eastAsia="zh-CN"/>
        </w:rPr>
        <w:t>1.3.1</w:t>
      </w:r>
      <w:r>
        <w:tab/>
      </w:r>
      <w:r>
        <w:rPr>
          <w:lang w:val="en-US"/>
        </w:rPr>
        <w:t>Messaging Framework Adaptor Function</w:t>
      </w:r>
      <w:r>
        <w:t xml:space="preserve"> (MFAF)</w:t>
      </w:r>
      <w:bookmarkEnd w:id="492"/>
      <w:bookmarkEnd w:id="493"/>
      <w:bookmarkEnd w:id="494"/>
      <w:bookmarkEnd w:id="495"/>
      <w:bookmarkEnd w:id="496"/>
      <w:bookmarkEnd w:id="497"/>
      <w:bookmarkEnd w:id="498"/>
      <w:bookmarkEnd w:id="499"/>
      <w:bookmarkEnd w:id="500"/>
      <w:bookmarkEnd w:id="501"/>
      <w:bookmarkEnd w:id="502"/>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503" w:name="_Toc81244749"/>
      <w:bookmarkStart w:id="504" w:name="_Toc88645319"/>
      <w:bookmarkStart w:id="505" w:name="_Toc89426231"/>
      <w:bookmarkStart w:id="506" w:name="_Toc94033116"/>
      <w:bookmarkStart w:id="507" w:name="_Toc97037272"/>
      <w:bookmarkStart w:id="508" w:name="_Toc97193055"/>
      <w:bookmarkStart w:id="509" w:name="_Toc100953688"/>
      <w:bookmarkStart w:id="510" w:name="_Toc104547339"/>
      <w:bookmarkStart w:id="511" w:name="_Toc112939407"/>
      <w:bookmarkStart w:id="512" w:name="_Toc114134788"/>
      <w:bookmarkStart w:id="513" w:name="_Toc120682569"/>
      <w:r>
        <w:t>4.3.</w:t>
      </w:r>
      <w:r>
        <w:rPr>
          <w:lang w:eastAsia="zh-CN"/>
        </w:rPr>
        <w:t>1.3.2</w:t>
      </w:r>
      <w:r>
        <w:tab/>
      </w:r>
      <w:r>
        <w:rPr>
          <w:lang w:eastAsia="zh-CN"/>
        </w:rPr>
        <w:t>NF Service Consumers</w:t>
      </w:r>
      <w:bookmarkEnd w:id="503"/>
      <w:bookmarkEnd w:id="504"/>
      <w:bookmarkEnd w:id="505"/>
      <w:bookmarkEnd w:id="506"/>
      <w:bookmarkEnd w:id="507"/>
      <w:bookmarkEnd w:id="508"/>
      <w:bookmarkEnd w:id="509"/>
      <w:bookmarkEnd w:id="510"/>
      <w:bookmarkEnd w:id="511"/>
      <w:bookmarkEnd w:id="512"/>
      <w:bookmarkEnd w:id="513"/>
    </w:p>
    <w:p w14:paraId="6286F4CD" w14:textId="489135B7" w:rsidR="003123F0" w:rsidRDefault="003123F0" w:rsidP="003123F0">
      <w:pPr>
        <w:rPr>
          <w:lang w:val="en-US"/>
        </w:rPr>
      </w:pPr>
      <w:bookmarkStart w:id="514" w:name="_Toc72784137"/>
      <w:bookmarkStart w:id="515" w:name="_Toc73041683"/>
      <w:bookmarkStart w:id="516" w:name="_Toc81244750"/>
      <w:bookmarkStart w:id="517" w:name="_Toc88645320"/>
      <w:bookmarkStart w:id="518" w:name="_Toc89426232"/>
      <w:bookmarkStart w:id="519" w:name="_Toc94033117"/>
      <w:bookmarkStart w:id="520" w:name="_Toc97037273"/>
      <w:bookmarkStart w:id="521" w:name="_Toc97193056"/>
      <w:bookmarkStart w:id="522" w:name="_Toc100953689"/>
      <w:bookmarkStart w:id="523"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524" w:name="_Toc112939408"/>
      <w:bookmarkStart w:id="525" w:name="_Toc114134789"/>
      <w:bookmarkStart w:id="526" w:name="_Toc120682570"/>
      <w:r>
        <w:t>4.3.2</w:t>
      </w:r>
      <w:r>
        <w:tab/>
        <w:t>Service Operations</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76F80961" w14:textId="77777777" w:rsidR="00345A8F" w:rsidRDefault="00D862C6">
      <w:pPr>
        <w:pStyle w:val="40"/>
      </w:pPr>
      <w:bookmarkStart w:id="527" w:name="_Toc72784138"/>
      <w:bookmarkStart w:id="528" w:name="_Toc73041684"/>
      <w:bookmarkStart w:id="529" w:name="_Toc81244751"/>
      <w:bookmarkStart w:id="530" w:name="_Toc88645321"/>
      <w:bookmarkStart w:id="531" w:name="_Toc89426233"/>
      <w:bookmarkStart w:id="532" w:name="_Toc94033118"/>
      <w:bookmarkStart w:id="533" w:name="_Toc97037274"/>
      <w:bookmarkStart w:id="534" w:name="_Toc97193057"/>
      <w:bookmarkStart w:id="535" w:name="_Toc100953690"/>
      <w:bookmarkStart w:id="536" w:name="_Toc104547341"/>
      <w:bookmarkStart w:id="537" w:name="_Toc112939409"/>
      <w:bookmarkStart w:id="538" w:name="_Toc114134790"/>
      <w:bookmarkStart w:id="539" w:name="_Toc120682571"/>
      <w:r>
        <w:t>4.3.2.1</w:t>
      </w:r>
      <w:r>
        <w:tab/>
        <w:t>Introduction</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540" w:name="_Toc72784139"/>
      <w:bookmarkStart w:id="541" w:name="_Toc73041685"/>
      <w:bookmarkStart w:id="542" w:name="_Toc81244752"/>
      <w:bookmarkStart w:id="543" w:name="_Toc88645322"/>
      <w:bookmarkStart w:id="544" w:name="_Toc89426234"/>
      <w:bookmarkStart w:id="545" w:name="_Toc94033119"/>
      <w:bookmarkStart w:id="546" w:name="_Toc97037275"/>
      <w:bookmarkStart w:id="547" w:name="_Toc97193058"/>
      <w:bookmarkStart w:id="548" w:name="_Toc100953691"/>
      <w:bookmarkStart w:id="549" w:name="_Toc104547342"/>
      <w:bookmarkStart w:id="550" w:name="_Toc112939410"/>
      <w:bookmarkStart w:id="551" w:name="_Toc114134791"/>
      <w:bookmarkStart w:id="552" w:name="_Toc120682572"/>
      <w:r>
        <w:lastRenderedPageBreak/>
        <w:t>4.3.2.2</w:t>
      </w:r>
      <w:r>
        <w:tab/>
      </w:r>
      <w:r>
        <w:rPr>
          <w:lang w:eastAsia="ko-KR"/>
        </w:rPr>
        <w:t>Nmfaf_3caDataManagement_Fetch</w:t>
      </w:r>
      <w:r>
        <w:t xml:space="preserve"> service operation</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1A9DAAA8" w14:textId="77777777" w:rsidR="00345A8F" w:rsidRDefault="00D862C6">
      <w:pPr>
        <w:pStyle w:val="50"/>
      </w:pPr>
      <w:bookmarkStart w:id="553" w:name="_Toc72784140"/>
      <w:bookmarkStart w:id="554" w:name="_Toc73041686"/>
      <w:bookmarkStart w:id="555" w:name="_Toc81244753"/>
      <w:bookmarkStart w:id="556" w:name="_Toc88645323"/>
      <w:bookmarkStart w:id="557" w:name="_Toc89426235"/>
      <w:bookmarkStart w:id="558" w:name="_Toc94033120"/>
      <w:bookmarkStart w:id="559" w:name="_Toc97037276"/>
      <w:bookmarkStart w:id="560" w:name="_Toc97193059"/>
      <w:bookmarkStart w:id="561" w:name="_Toc100953692"/>
      <w:bookmarkStart w:id="562" w:name="_Toc104547343"/>
      <w:bookmarkStart w:id="563" w:name="_Toc112939411"/>
      <w:bookmarkStart w:id="564" w:name="_Toc114134792"/>
      <w:bookmarkStart w:id="565" w:name="_Toc120682573"/>
      <w:r>
        <w:t>4.3.2.2.1</w:t>
      </w:r>
      <w: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566" w:name="_Toc72784141"/>
      <w:bookmarkStart w:id="567" w:name="_Toc73041687"/>
      <w:bookmarkStart w:id="568" w:name="_Toc81244754"/>
      <w:bookmarkStart w:id="569" w:name="_Toc88645324"/>
      <w:bookmarkStart w:id="570" w:name="_Toc89426236"/>
      <w:bookmarkStart w:id="571" w:name="_Toc94033121"/>
      <w:bookmarkStart w:id="572" w:name="_Toc97037277"/>
      <w:bookmarkStart w:id="573" w:name="_Toc97193060"/>
      <w:bookmarkStart w:id="574" w:name="_Toc100953693"/>
      <w:bookmarkStart w:id="575" w:name="_Toc104547344"/>
      <w:bookmarkStart w:id="576" w:name="_Toc112939412"/>
      <w:bookmarkStart w:id="577" w:name="_Toc114134793"/>
      <w:bookmarkStart w:id="578" w:name="_Toc120682574"/>
      <w:r>
        <w:t>4.3.2.2.</w:t>
      </w:r>
      <w:r w:rsidR="005644E8">
        <w:t>2</w:t>
      </w:r>
      <w:r w:rsidR="005644E8">
        <w:tab/>
      </w:r>
      <w:bookmarkEnd w:id="566"/>
      <w:bookmarkEnd w:id="567"/>
      <w:bookmarkEnd w:id="568"/>
      <w:bookmarkEnd w:id="569"/>
      <w:bookmarkEnd w:id="570"/>
      <w:bookmarkEnd w:id="571"/>
      <w:bookmarkEnd w:id="572"/>
      <w:bookmarkEnd w:id="573"/>
      <w:bookmarkEnd w:id="574"/>
      <w:bookmarkEnd w:id="575"/>
      <w:r w:rsidR="003123F0">
        <w:rPr>
          <w:lang w:eastAsia="ja-JP"/>
        </w:rPr>
        <w:t>Retrieve data or analytics from the MFAF</w:t>
      </w:r>
      <w:bookmarkEnd w:id="576"/>
      <w:bookmarkEnd w:id="577"/>
      <w:bookmarkEnd w:id="578"/>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2" type="#_x0000_t75" style="width:434.75pt;height:116.75pt" o:ole="">
            <v:imagedata r:id="rId26" o:title=""/>
          </v:shape>
          <o:OLEObject Type="Embed" ProgID="Visio.Drawing.11" ShapeID="_x0000_i1032" DrawAspect="Content" ObjectID="_1731295474"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64107A8A" w:rsidR="00DF5DA5" w:rsidRDefault="00DF5DA5" w:rsidP="00DF5DA5">
      <w:pPr>
        <w:pStyle w:val="B1"/>
      </w:pPr>
      <w:r>
        <w:t>-</w:t>
      </w:r>
      <w:r>
        <w:tab/>
      </w:r>
      <w:r>
        <w:rPr>
          <w:lang w:eastAsia="zh-CN"/>
        </w:rPr>
        <w:t>data collected from data sources (e.g. SMF, NEF)</w:t>
      </w:r>
      <w:r>
        <w:t xml:space="preserve"> in the </w:t>
      </w:r>
      <w:r w:rsidRPr="00550796">
        <w:t>"</w:t>
      </w:r>
      <w:r>
        <w:t>d</w:t>
      </w:r>
      <w:r w:rsidRPr="001A2618">
        <w:t>ataNot</w:t>
      </w:r>
      <w:r>
        <w:t>if"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579" w:name="_Toc97193061"/>
      <w:bookmarkStart w:id="580" w:name="_Toc100953694"/>
      <w:bookmarkStart w:id="581" w:name="_Toc104547345"/>
      <w:bookmarkStart w:id="582" w:name="_Toc112939413"/>
      <w:bookmarkStart w:id="583" w:name="_Toc114134794"/>
      <w:bookmarkStart w:id="584" w:name="_Toc72784142"/>
      <w:bookmarkStart w:id="585" w:name="_Toc73041688"/>
      <w:bookmarkStart w:id="586" w:name="_Toc81244755"/>
      <w:bookmarkStart w:id="587" w:name="_Toc88645325"/>
      <w:bookmarkStart w:id="588" w:name="_Toc89426237"/>
      <w:bookmarkStart w:id="589" w:name="_Toc94033122"/>
      <w:bookmarkStart w:id="590" w:name="_Toc97037278"/>
      <w:bookmarkStart w:id="591" w:name="_Toc120682575"/>
      <w:r>
        <w:t>4.3.2.2</w:t>
      </w:r>
      <w:r w:rsidR="00F66495">
        <w:t>A</w:t>
      </w:r>
      <w:r>
        <w:tab/>
      </w:r>
      <w:r>
        <w:rPr>
          <w:lang w:eastAsia="ko-KR"/>
        </w:rPr>
        <w:t>Nmfaf_3caDataManagement_Subscribe</w:t>
      </w:r>
      <w:r>
        <w:t xml:space="preserve"> service operation</w:t>
      </w:r>
      <w:bookmarkEnd w:id="579"/>
      <w:bookmarkEnd w:id="580"/>
      <w:bookmarkEnd w:id="581"/>
      <w:bookmarkEnd w:id="582"/>
      <w:bookmarkEnd w:id="583"/>
      <w:bookmarkEnd w:id="591"/>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592" w:name="_Toc97193062"/>
      <w:bookmarkStart w:id="593" w:name="_Toc100953695"/>
      <w:bookmarkStart w:id="594" w:name="_Toc104547346"/>
      <w:bookmarkStart w:id="595" w:name="_Toc112939414"/>
      <w:bookmarkStart w:id="596" w:name="_Toc114134795"/>
      <w:bookmarkStart w:id="597" w:name="_Toc120682576"/>
      <w:r>
        <w:t>4.3.2.3</w:t>
      </w:r>
      <w:r>
        <w:tab/>
      </w:r>
      <w:r>
        <w:rPr>
          <w:lang w:eastAsia="ko-KR"/>
        </w:rPr>
        <w:t>Nmfaf_3caDataManagement_Notify</w:t>
      </w:r>
      <w:r>
        <w:t xml:space="preserve"> service operation</w:t>
      </w:r>
      <w:bookmarkEnd w:id="584"/>
      <w:bookmarkEnd w:id="585"/>
      <w:bookmarkEnd w:id="586"/>
      <w:bookmarkEnd w:id="587"/>
      <w:bookmarkEnd w:id="588"/>
      <w:bookmarkEnd w:id="589"/>
      <w:bookmarkEnd w:id="590"/>
      <w:bookmarkEnd w:id="592"/>
      <w:bookmarkEnd w:id="593"/>
      <w:bookmarkEnd w:id="594"/>
      <w:bookmarkEnd w:id="595"/>
      <w:bookmarkEnd w:id="596"/>
      <w:bookmarkEnd w:id="597"/>
    </w:p>
    <w:p w14:paraId="1CCB411A" w14:textId="77777777" w:rsidR="00345A8F" w:rsidRDefault="00D862C6">
      <w:pPr>
        <w:pStyle w:val="50"/>
      </w:pPr>
      <w:bookmarkStart w:id="598" w:name="_Toc72784143"/>
      <w:bookmarkStart w:id="599" w:name="_Toc73041689"/>
      <w:bookmarkStart w:id="600" w:name="_Toc81244756"/>
      <w:bookmarkStart w:id="601" w:name="_Toc88645326"/>
      <w:bookmarkStart w:id="602" w:name="_Toc89426238"/>
      <w:bookmarkStart w:id="603" w:name="_Toc94033123"/>
      <w:bookmarkStart w:id="604" w:name="_Toc97037279"/>
      <w:bookmarkStart w:id="605" w:name="_Toc97193063"/>
      <w:bookmarkStart w:id="606" w:name="_Toc100953696"/>
      <w:bookmarkStart w:id="607" w:name="_Toc104547347"/>
      <w:bookmarkStart w:id="608" w:name="_Toc112939415"/>
      <w:bookmarkStart w:id="609" w:name="_Toc114134796"/>
      <w:bookmarkStart w:id="610" w:name="_Toc120682577"/>
      <w:r>
        <w:t>4.3.2.3.1</w:t>
      </w:r>
      <w:r>
        <w:tab/>
        <w:t>General</w:t>
      </w:r>
      <w:bookmarkEnd w:id="598"/>
      <w:bookmarkEnd w:id="599"/>
      <w:bookmarkEnd w:id="600"/>
      <w:bookmarkEnd w:id="601"/>
      <w:bookmarkEnd w:id="602"/>
      <w:bookmarkEnd w:id="603"/>
      <w:bookmarkEnd w:id="604"/>
      <w:bookmarkEnd w:id="605"/>
      <w:bookmarkEnd w:id="606"/>
      <w:bookmarkEnd w:id="607"/>
      <w:bookmarkEnd w:id="608"/>
      <w:bookmarkEnd w:id="609"/>
      <w:bookmarkEnd w:id="610"/>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611" w:name="_Toc72784144"/>
      <w:bookmarkStart w:id="612" w:name="_Toc73041690"/>
      <w:bookmarkStart w:id="613" w:name="_Toc81244757"/>
      <w:bookmarkStart w:id="614" w:name="_Toc88645327"/>
      <w:bookmarkStart w:id="615" w:name="_Toc89426239"/>
      <w:bookmarkStart w:id="616" w:name="_Toc94033124"/>
      <w:bookmarkStart w:id="617" w:name="_Toc97037280"/>
      <w:bookmarkStart w:id="618" w:name="_Toc97193064"/>
      <w:bookmarkStart w:id="619" w:name="_Toc100953697"/>
      <w:bookmarkStart w:id="620" w:name="_Toc104547348"/>
      <w:bookmarkStart w:id="621" w:name="_Toc112939416"/>
      <w:bookmarkStart w:id="622" w:name="_Toc114134797"/>
      <w:bookmarkStart w:id="623" w:name="_Toc120682578"/>
      <w:r>
        <w:lastRenderedPageBreak/>
        <w:t>4.3.2.3.</w:t>
      </w:r>
      <w:r w:rsidR="00DD1453">
        <w:t>2</w:t>
      </w:r>
      <w:r>
        <w:tab/>
      </w:r>
      <w:r w:rsidR="00DD1453">
        <w:t>Notification about the subscribed data or analytics</w:t>
      </w:r>
      <w:bookmarkEnd w:id="611"/>
      <w:bookmarkEnd w:id="612"/>
      <w:bookmarkEnd w:id="613"/>
      <w:bookmarkEnd w:id="614"/>
      <w:bookmarkEnd w:id="615"/>
      <w:bookmarkEnd w:id="616"/>
      <w:bookmarkEnd w:id="617"/>
      <w:bookmarkEnd w:id="618"/>
      <w:bookmarkEnd w:id="619"/>
      <w:bookmarkEnd w:id="620"/>
      <w:bookmarkEnd w:id="621"/>
      <w:bookmarkEnd w:id="622"/>
      <w:bookmarkEnd w:id="623"/>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4.15pt;height:151.85pt" o:ole="">
            <v:imagedata r:id="rId28" o:title=""/>
          </v:shape>
          <o:OLEObject Type="Embed" ProgID="Visio.Drawing.15" ShapeID="_x0000_i1033" DrawAspect="Content" ObjectID="_1731295475"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624" w:name="_Toc510696597"/>
      <w:bookmarkStart w:id="625" w:name="_Toc35971389"/>
      <w:bookmarkStart w:id="626" w:name="_Toc36812120"/>
      <w:bookmarkStart w:id="627" w:name="_Toc72784145"/>
      <w:bookmarkStart w:id="628" w:name="_Toc73041691"/>
      <w:bookmarkStart w:id="629" w:name="_Toc81244758"/>
      <w:bookmarkStart w:id="630" w:name="_Toc88645328"/>
      <w:bookmarkStart w:id="631" w:name="_Toc89426240"/>
      <w:bookmarkStart w:id="632" w:name="_Toc94033125"/>
      <w:bookmarkStart w:id="633" w:name="_Toc97037281"/>
      <w:bookmarkStart w:id="634" w:name="_Toc97193065"/>
      <w:bookmarkStart w:id="635" w:name="_Toc100953698"/>
      <w:bookmarkStart w:id="636" w:name="_Toc104547349"/>
      <w:bookmarkStart w:id="637" w:name="_Toc112939417"/>
      <w:bookmarkStart w:id="638" w:name="_Toc114134798"/>
      <w:bookmarkStart w:id="639" w:name="_Toc120682579"/>
      <w:r>
        <w:lastRenderedPageBreak/>
        <w:t>5</w:t>
      </w:r>
      <w:r>
        <w:tab/>
        <w:t>API Definitions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71F7AA14" w14:textId="77777777" w:rsidR="00345A8F" w:rsidRDefault="00D862C6">
      <w:pPr>
        <w:pStyle w:val="2"/>
      </w:pPr>
      <w:bookmarkStart w:id="640" w:name="_Toc72784146"/>
      <w:bookmarkStart w:id="641" w:name="_Toc73041692"/>
      <w:bookmarkStart w:id="642" w:name="_Toc81244759"/>
      <w:bookmarkStart w:id="643" w:name="_Toc88645329"/>
      <w:bookmarkStart w:id="644" w:name="_Toc89426241"/>
      <w:bookmarkStart w:id="645" w:name="_Toc94033126"/>
      <w:bookmarkStart w:id="646" w:name="_Toc97037282"/>
      <w:bookmarkStart w:id="647" w:name="_Toc97193066"/>
      <w:bookmarkStart w:id="648" w:name="_Toc100953699"/>
      <w:bookmarkStart w:id="649" w:name="_Toc104547350"/>
      <w:bookmarkStart w:id="650" w:name="_Toc112939418"/>
      <w:bookmarkStart w:id="651" w:name="_Toc114134799"/>
      <w:bookmarkStart w:id="652" w:name="_Toc510696649"/>
      <w:bookmarkStart w:id="653" w:name="_Hlk530142087"/>
      <w:bookmarkStart w:id="654" w:name="_Toc120682580"/>
      <w:r>
        <w:t>5.1</w:t>
      </w:r>
      <w:r>
        <w:tab/>
        <w:t>Nmfaf_3daDataManagement Service API</w:t>
      </w:r>
      <w:bookmarkEnd w:id="640"/>
      <w:bookmarkEnd w:id="641"/>
      <w:bookmarkEnd w:id="642"/>
      <w:bookmarkEnd w:id="643"/>
      <w:bookmarkEnd w:id="644"/>
      <w:bookmarkEnd w:id="645"/>
      <w:bookmarkEnd w:id="646"/>
      <w:bookmarkEnd w:id="647"/>
      <w:bookmarkEnd w:id="648"/>
      <w:bookmarkEnd w:id="649"/>
      <w:bookmarkEnd w:id="650"/>
      <w:bookmarkEnd w:id="651"/>
      <w:bookmarkEnd w:id="654"/>
    </w:p>
    <w:p w14:paraId="78EFF3A6" w14:textId="77777777" w:rsidR="00345A8F" w:rsidRDefault="00D862C6">
      <w:pPr>
        <w:pStyle w:val="30"/>
      </w:pPr>
      <w:bookmarkStart w:id="655" w:name="_Toc72784147"/>
      <w:bookmarkStart w:id="656" w:name="_Toc73041693"/>
      <w:bookmarkStart w:id="657" w:name="_Toc81244760"/>
      <w:bookmarkStart w:id="658" w:name="_Toc88645330"/>
      <w:bookmarkStart w:id="659" w:name="_Toc89426242"/>
      <w:bookmarkStart w:id="660" w:name="_Toc94033127"/>
      <w:bookmarkStart w:id="661" w:name="_Toc97037283"/>
      <w:bookmarkStart w:id="662" w:name="_Toc97193067"/>
      <w:bookmarkStart w:id="663" w:name="_Toc100953700"/>
      <w:bookmarkStart w:id="664" w:name="_Toc104547351"/>
      <w:bookmarkStart w:id="665" w:name="_Toc112939419"/>
      <w:bookmarkStart w:id="666" w:name="_Toc114134800"/>
      <w:bookmarkStart w:id="667" w:name="_Toc120682581"/>
      <w:r>
        <w:t>5.1.1</w:t>
      </w:r>
      <w:r>
        <w:tab/>
        <w:t>Introduction</w:t>
      </w:r>
      <w:bookmarkEnd w:id="655"/>
      <w:bookmarkEnd w:id="656"/>
      <w:bookmarkEnd w:id="657"/>
      <w:bookmarkEnd w:id="658"/>
      <w:bookmarkEnd w:id="659"/>
      <w:bookmarkEnd w:id="660"/>
      <w:bookmarkEnd w:id="661"/>
      <w:bookmarkEnd w:id="662"/>
      <w:bookmarkEnd w:id="663"/>
      <w:bookmarkEnd w:id="664"/>
      <w:bookmarkEnd w:id="665"/>
      <w:bookmarkEnd w:id="666"/>
      <w:bookmarkEnd w:id="667"/>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668" w:name="_Toc72784148"/>
      <w:bookmarkStart w:id="669" w:name="_Toc73041694"/>
      <w:bookmarkStart w:id="670" w:name="_Toc81244761"/>
      <w:bookmarkStart w:id="671" w:name="_Toc88645331"/>
      <w:bookmarkStart w:id="672" w:name="_Toc89426243"/>
      <w:bookmarkStart w:id="673" w:name="_Toc94033128"/>
      <w:bookmarkStart w:id="674" w:name="_Toc97037284"/>
      <w:bookmarkStart w:id="675" w:name="_Toc97193068"/>
      <w:bookmarkStart w:id="676" w:name="_Toc100953701"/>
      <w:bookmarkStart w:id="677" w:name="_Toc104547352"/>
      <w:bookmarkStart w:id="678" w:name="_Toc112939420"/>
      <w:bookmarkStart w:id="679" w:name="_Toc114134801"/>
      <w:bookmarkStart w:id="680" w:name="_Toc120682582"/>
      <w:r>
        <w:t>5.1.2</w:t>
      </w:r>
      <w:r>
        <w:tab/>
        <w:t>Usage of HTTP</w:t>
      </w:r>
      <w:bookmarkEnd w:id="668"/>
      <w:bookmarkEnd w:id="669"/>
      <w:bookmarkEnd w:id="670"/>
      <w:bookmarkEnd w:id="671"/>
      <w:bookmarkEnd w:id="672"/>
      <w:bookmarkEnd w:id="673"/>
      <w:bookmarkEnd w:id="674"/>
      <w:bookmarkEnd w:id="675"/>
      <w:bookmarkEnd w:id="676"/>
      <w:bookmarkEnd w:id="677"/>
      <w:bookmarkEnd w:id="678"/>
      <w:bookmarkEnd w:id="679"/>
      <w:bookmarkEnd w:id="680"/>
    </w:p>
    <w:p w14:paraId="61B02A9E" w14:textId="77777777" w:rsidR="00345A8F" w:rsidRDefault="00D862C6">
      <w:pPr>
        <w:pStyle w:val="40"/>
      </w:pPr>
      <w:bookmarkStart w:id="681" w:name="_Toc72784149"/>
      <w:bookmarkStart w:id="682" w:name="_Toc73041695"/>
      <w:bookmarkStart w:id="683" w:name="_Toc81244762"/>
      <w:bookmarkStart w:id="684" w:name="_Toc88645332"/>
      <w:bookmarkStart w:id="685" w:name="_Toc89426244"/>
      <w:bookmarkStart w:id="686" w:name="_Toc94033129"/>
      <w:bookmarkStart w:id="687" w:name="_Toc97037285"/>
      <w:bookmarkStart w:id="688" w:name="_Toc97193069"/>
      <w:bookmarkStart w:id="689" w:name="_Toc100953702"/>
      <w:bookmarkStart w:id="690" w:name="_Toc104547353"/>
      <w:bookmarkStart w:id="691" w:name="_Toc112939421"/>
      <w:bookmarkStart w:id="692" w:name="_Toc114134802"/>
      <w:bookmarkStart w:id="693" w:name="_Toc120682583"/>
      <w:r>
        <w:t>5.1.2.1</w:t>
      </w:r>
      <w:r>
        <w:tab/>
        <w:t>General</w:t>
      </w:r>
      <w:bookmarkEnd w:id="681"/>
      <w:bookmarkEnd w:id="682"/>
      <w:bookmarkEnd w:id="683"/>
      <w:bookmarkEnd w:id="684"/>
      <w:bookmarkEnd w:id="685"/>
      <w:bookmarkEnd w:id="686"/>
      <w:bookmarkEnd w:id="687"/>
      <w:bookmarkEnd w:id="688"/>
      <w:bookmarkEnd w:id="689"/>
      <w:bookmarkEnd w:id="690"/>
      <w:bookmarkEnd w:id="691"/>
      <w:bookmarkEnd w:id="692"/>
      <w:bookmarkEnd w:id="693"/>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694" w:name="_Toc72784150"/>
      <w:bookmarkStart w:id="695" w:name="_Toc73041696"/>
      <w:bookmarkStart w:id="696" w:name="_Toc81244763"/>
      <w:bookmarkStart w:id="697" w:name="_Toc88645333"/>
      <w:bookmarkStart w:id="698" w:name="_Toc89426245"/>
      <w:bookmarkStart w:id="699" w:name="_Toc94033130"/>
      <w:bookmarkStart w:id="700" w:name="_Toc97037286"/>
      <w:bookmarkStart w:id="701" w:name="_Toc97193070"/>
      <w:bookmarkStart w:id="702" w:name="_Toc100953703"/>
      <w:bookmarkStart w:id="703" w:name="_Toc104547354"/>
      <w:bookmarkStart w:id="704" w:name="_Toc112939422"/>
      <w:bookmarkStart w:id="705" w:name="_Toc114134803"/>
      <w:bookmarkStart w:id="706" w:name="_Toc120682584"/>
      <w:r>
        <w:t>5.1.2.2</w:t>
      </w:r>
      <w:r>
        <w:tab/>
        <w:t>HTTP standard headers</w:t>
      </w:r>
      <w:bookmarkEnd w:id="694"/>
      <w:bookmarkEnd w:id="695"/>
      <w:bookmarkEnd w:id="696"/>
      <w:bookmarkEnd w:id="697"/>
      <w:bookmarkEnd w:id="698"/>
      <w:bookmarkEnd w:id="699"/>
      <w:bookmarkEnd w:id="700"/>
      <w:bookmarkEnd w:id="701"/>
      <w:bookmarkEnd w:id="702"/>
      <w:bookmarkEnd w:id="703"/>
      <w:bookmarkEnd w:id="704"/>
      <w:bookmarkEnd w:id="705"/>
      <w:bookmarkEnd w:id="706"/>
    </w:p>
    <w:p w14:paraId="199C9D4C" w14:textId="77777777" w:rsidR="00345A8F" w:rsidRDefault="00D862C6">
      <w:pPr>
        <w:pStyle w:val="50"/>
        <w:rPr>
          <w:lang w:eastAsia="zh-CN"/>
        </w:rPr>
      </w:pPr>
      <w:bookmarkStart w:id="707" w:name="_Toc72784151"/>
      <w:bookmarkStart w:id="708" w:name="_Toc73041697"/>
      <w:bookmarkStart w:id="709" w:name="_Toc81244764"/>
      <w:bookmarkStart w:id="710" w:name="_Toc88645334"/>
      <w:bookmarkStart w:id="711" w:name="_Toc89426246"/>
      <w:bookmarkStart w:id="712" w:name="_Toc94033131"/>
      <w:bookmarkStart w:id="713" w:name="_Toc97037287"/>
      <w:bookmarkStart w:id="714" w:name="_Toc97193071"/>
      <w:bookmarkStart w:id="715" w:name="_Toc100953704"/>
      <w:bookmarkStart w:id="716" w:name="_Toc104547355"/>
      <w:bookmarkStart w:id="717" w:name="_Toc112939423"/>
      <w:bookmarkStart w:id="718" w:name="_Toc114134804"/>
      <w:bookmarkStart w:id="719" w:name="_Toc120682585"/>
      <w:r>
        <w:t>5.1.2.2.1</w:t>
      </w:r>
      <w:r>
        <w:rPr>
          <w:rFonts w:hint="eastAsia"/>
          <w:lang w:eastAsia="zh-CN"/>
        </w:rPr>
        <w:tab/>
      </w:r>
      <w:r>
        <w:rPr>
          <w:lang w:eastAsia="zh-CN"/>
        </w:rPr>
        <w:t>General</w:t>
      </w:r>
      <w:bookmarkEnd w:id="707"/>
      <w:bookmarkEnd w:id="708"/>
      <w:bookmarkEnd w:id="709"/>
      <w:bookmarkEnd w:id="710"/>
      <w:bookmarkEnd w:id="711"/>
      <w:bookmarkEnd w:id="712"/>
      <w:bookmarkEnd w:id="713"/>
      <w:bookmarkEnd w:id="714"/>
      <w:bookmarkEnd w:id="715"/>
      <w:bookmarkEnd w:id="716"/>
      <w:bookmarkEnd w:id="717"/>
      <w:bookmarkEnd w:id="718"/>
      <w:bookmarkEnd w:id="719"/>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720" w:name="_Toc72784152"/>
      <w:bookmarkStart w:id="721" w:name="_Toc73041698"/>
      <w:bookmarkStart w:id="722" w:name="_Toc81244765"/>
      <w:bookmarkStart w:id="723" w:name="_Toc88645335"/>
      <w:bookmarkStart w:id="724" w:name="_Toc89426247"/>
      <w:bookmarkStart w:id="725" w:name="_Toc94033132"/>
      <w:bookmarkStart w:id="726" w:name="_Toc97037288"/>
      <w:bookmarkStart w:id="727" w:name="_Toc97193072"/>
      <w:bookmarkStart w:id="728" w:name="_Toc100953705"/>
      <w:bookmarkStart w:id="729" w:name="_Toc104547356"/>
      <w:bookmarkStart w:id="730" w:name="_Toc112939424"/>
      <w:bookmarkStart w:id="731" w:name="_Toc114134805"/>
      <w:bookmarkStart w:id="732" w:name="_Toc120682586"/>
      <w:r>
        <w:t>5.1.2.2.2</w:t>
      </w:r>
      <w:r>
        <w:tab/>
        <w:t>Content type</w:t>
      </w:r>
      <w:bookmarkEnd w:id="720"/>
      <w:bookmarkEnd w:id="721"/>
      <w:bookmarkEnd w:id="722"/>
      <w:bookmarkEnd w:id="723"/>
      <w:bookmarkEnd w:id="724"/>
      <w:bookmarkEnd w:id="725"/>
      <w:bookmarkEnd w:id="726"/>
      <w:bookmarkEnd w:id="727"/>
      <w:bookmarkEnd w:id="728"/>
      <w:bookmarkEnd w:id="729"/>
      <w:bookmarkEnd w:id="730"/>
      <w:bookmarkEnd w:id="731"/>
      <w:bookmarkEnd w:id="732"/>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733" w:name="_Toc72784153"/>
      <w:bookmarkStart w:id="734" w:name="_Toc73041699"/>
      <w:bookmarkStart w:id="735" w:name="_Toc81244766"/>
      <w:bookmarkStart w:id="736" w:name="_Toc88645336"/>
      <w:bookmarkStart w:id="737" w:name="_Toc89426248"/>
      <w:bookmarkStart w:id="738" w:name="_Toc94033133"/>
      <w:bookmarkStart w:id="739" w:name="_Toc97037289"/>
      <w:bookmarkStart w:id="740" w:name="_Toc97193073"/>
      <w:bookmarkStart w:id="741" w:name="_Toc100953706"/>
      <w:bookmarkStart w:id="742" w:name="_Toc104547357"/>
      <w:bookmarkStart w:id="743" w:name="_Toc112939425"/>
      <w:bookmarkStart w:id="744" w:name="_Toc114134806"/>
      <w:bookmarkStart w:id="745" w:name="_Toc120682587"/>
      <w:r>
        <w:t>5.1.2.3</w:t>
      </w:r>
      <w:r>
        <w:tab/>
        <w:t>HTTP custom headers</w:t>
      </w:r>
      <w:bookmarkEnd w:id="733"/>
      <w:bookmarkEnd w:id="734"/>
      <w:bookmarkEnd w:id="735"/>
      <w:bookmarkEnd w:id="736"/>
      <w:bookmarkEnd w:id="737"/>
      <w:bookmarkEnd w:id="738"/>
      <w:bookmarkEnd w:id="739"/>
      <w:bookmarkEnd w:id="740"/>
      <w:bookmarkEnd w:id="741"/>
      <w:bookmarkEnd w:id="742"/>
      <w:bookmarkEnd w:id="743"/>
      <w:bookmarkEnd w:id="744"/>
      <w:bookmarkEnd w:id="745"/>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746" w:name="_Toc72784154"/>
      <w:bookmarkStart w:id="747" w:name="_Toc73041700"/>
      <w:bookmarkStart w:id="748" w:name="_Toc81244767"/>
      <w:bookmarkStart w:id="749" w:name="_Toc88645337"/>
      <w:bookmarkStart w:id="750" w:name="_Toc89426249"/>
      <w:bookmarkStart w:id="751" w:name="_Toc94033134"/>
      <w:bookmarkStart w:id="752" w:name="_Toc97037290"/>
      <w:bookmarkStart w:id="753" w:name="_Toc97193074"/>
      <w:bookmarkStart w:id="754" w:name="_Toc100953707"/>
      <w:bookmarkStart w:id="755" w:name="_Toc104547358"/>
      <w:bookmarkStart w:id="756" w:name="_Toc112939426"/>
      <w:bookmarkStart w:id="757" w:name="_Toc114134807"/>
      <w:bookmarkStart w:id="758" w:name="_Toc120682588"/>
      <w:r>
        <w:lastRenderedPageBreak/>
        <w:t>5.1.3</w:t>
      </w:r>
      <w:r>
        <w:tab/>
        <w:t>Resources</w:t>
      </w:r>
      <w:bookmarkEnd w:id="746"/>
      <w:bookmarkEnd w:id="747"/>
      <w:bookmarkEnd w:id="748"/>
      <w:bookmarkEnd w:id="749"/>
      <w:bookmarkEnd w:id="750"/>
      <w:bookmarkEnd w:id="751"/>
      <w:bookmarkEnd w:id="752"/>
      <w:bookmarkEnd w:id="753"/>
      <w:bookmarkEnd w:id="754"/>
      <w:bookmarkEnd w:id="755"/>
      <w:bookmarkEnd w:id="756"/>
      <w:bookmarkEnd w:id="757"/>
      <w:bookmarkEnd w:id="758"/>
    </w:p>
    <w:p w14:paraId="6B2B1DA0" w14:textId="3083CFB6" w:rsidR="005B4BD5" w:rsidRPr="005B4BD5" w:rsidRDefault="00D862C6" w:rsidP="005B4BD5">
      <w:pPr>
        <w:pStyle w:val="40"/>
        <w:rPr>
          <w:rFonts w:eastAsia="宋体"/>
        </w:rPr>
      </w:pPr>
      <w:bookmarkStart w:id="759" w:name="_Toc72784155"/>
      <w:bookmarkStart w:id="760" w:name="_Toc73041701"/>
      <w:bookmarkStart w:id="761" w:name="_Toc81244768"/>
      <w:bookmarkStart w:id="762" w:name="_Toc88645338"/>
      <w:bookmarkStart w:id="763" w:name="_Toc89426250"/>
      <w:bookmarkStart w:id="764" w:name="_Toc94033135"/>
      <w:bookmarkStart w:id="765" w:name="_Toc97037291"/>
      <w:bookmarkStart w:id="766" w:name="_Toc97193075"/>
      <w:bookmarkStart w:id="767" w:name="_Toc100953708"/>
      <w:bookmarkStart w:id="768" w:name="_Toc104547359"/>
      <w:bookmarkStart w:id="769" w:name="_Toc112939427"/>
      <w:bookmarkStart w:id="770" w:name="_Toc114134808"/>
      <w:bookmarkStart w:id="771" w:name="_Toc120682589"/>
      <w:r>
        <w:t>5.1.3.1</w:t>
      </w:r>
      <w:r>
        <w:tab/>
        <w:t>Overview</w:t>
      </w:r>
      <w:bookmarkEnd w:id="759"/>
      <w:bookmarkEnd w:id="760"/>
      <w:bookmarkEnd w:id="761"/>
      <w:bookmarkEnd w:id="762"/>
      <w:bookmarkEnd w:id="763"/>
      <w:bookmarkEnd w:id="764"/>
      <w:bookmarkEnd w:id="765"/>
      <w:bookmarkEnd w:id="766"/>
      <w:bookmarkEnd w:id="767"/>
      <w:bookmarkEnd w:id="768"/>
      <w:bookmarkEnd w:id="769"/>
      <w:bookmarkEnd w:id="770"/>
      <w:bookmarkEnd w:id="771"/>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5B4BD5">
      <w:pPr>
        <w:pStyle w:val="TH"/>
        <w:rPr>
          <w:lang w:val="en-US"/>
        </w:rPr>
      </w:pPr>
      <w:r>
        <w:object w:dxaOrig="7575" w:dyaOrig="3135" w14:anchorId="61D63FB2">
          <v:shape id="_x0000_i1034" type="#_x0000_t75" alt="" style="width:379.85pt;height:155.55pt" o:ole="">
            <v:imagedata r:id="rId30" o:title=""/>
          </v:shape>
          <o:OLEObject Type="Embed" ProgID="Visio.Drawing.15" ShapeID="_x0000_i1034" DrawAspect="Content" ObjectID="_1731295476"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772" w:name="_Toc72784156"/>
      <w:bookmarkStart w:id="773" w:name="_Toc73041702"/>
      <w:bookmarkStart w:id="774" w:name="_Toc81244769"/>
      <w:bookmarkStart w:id="775" w:name="_Toc88645339"/>
      <w:bookmarkStart w:id="776" w:name="_Toc89426251"/>
      <w:bookmarkStart w:id="777" w:name="_Toc94033136"/>
      <w:bookmarkStart w:id="778" w:name="_Toc97037292"/>
      <w:bookmarkStart w:id="779" w:name="_Toc97193076"/>
      <w:bookmarkStart w:id="780" w:name="_Toc100953709"/>
      <w:bookmarkStart w:id="781" w:name="_Toc104547360"/>
      <w:bookmarkStart w:id="782" w:name="_Toc112939428"/>
      <w:bookmarkStart w:id="783" w:name="_Toc114134809"/>
      <w:bookmarkStart w:id="784" w:name="_Toc120682590"/>
      <w:r>
        <w:t>5.1.3.2</w:t>
      </w:r>
      <w:r>
        <w:tab/>
        <w:t xml:space="preserve">Resource: </w:t>
      </w:r>
      <w:r w:rsidR="00865A7E" w:rsidRPr="00865A7E">
        <w:t>MFAF Configurations</w:t>
      </w:r>
      <w:bookmarkEnd w:id="772"/>
      <w:bookmarkEnd w:id="773"/>
      <w:bookmarkEnd w:id="774"/>
      <w:bookmarkEnd w:id="775"/>
      <w:bookmarkEnd w:id="776"/>
      <w:bookmarkEnd w:id="777"/>
      <w:bookmarkEnd w:id="778"/>
      <w:bookmarkEnd w:id="779"/>
      <w:bookmarkEnd w:id="780"/>
      <w:bookmarkEnd w:id="781"/>
      <w:bookmarkEnd w:id="782"/>
      <w:bookmarkEnd w:id="783"/>
      <w:bookmarkEnd w:id="784"/>
    </w:p>
    <w:p w14:paraId="335CB665" w14:textId="77777777" w:rsidR="00345A8F" w:rsidRDefault="00D862C6">
      <w:pPr>
        <w:pStyle w:val="50"/>
      </w:pPr>
      <w:bookmarkStart w:id="785" w:name="_Toc72784157"/>
      <w:bookmarkStart w:id="786" w:name="_Toc73041703"/>
      <w:bookmarkStart w:id="787" w:name="_Toc81244770"/>
      <w:bookmarkStart w:id="788" w:name="_Toc88645340"/>
      <w:bookmarkStart w:id="789" w:name="_Toc89426252"/>
      <w:bookmarkStart w:id="790" w:name="_Toc94033137"/>
      <w:bookmarkStart w:id="791" w:name="_Toc97037293"/>
      <w:bookmarkStart w:id="792" w:name="_Toc97193077"/>
      <w:bookmarkStart w:id="793" w:name="_Toc100953710"/>
      <w:bookmarkStart w:id="794" w:name="_Toc104547361"/>
      <w:bookmarkStart w:id="795" w:name="_Toc112939429"/>
      <w:bookmarkStart w:id="796" w:name="_Toc114134810"/>
      <w:bookmarkStart w:id="797" w:name="_Toc120682591"/>
      <w:r>
        <w:t>5.1.3.2.1</w:t>
      </w:r>
      <w:r>
        <w:tab/>
        <w:t>Description</w:t>
      </w:r>
      <w:bookmarkEnd w:id="785"/>
      <w:bookmarkEnd w:id="786"/>
      <w:bookmarkEnd w:id="787"/>
      <w:bookmarkEnd w:id="788"/>
      <w:bookmarkEnd w:id="789"/>
      <w:bookmarkEnd w:id="790"/>
      <w:bookmarkEnd w:id="791"/>
      <w:bookmarkEnd w:id="792"/>
      <w:bookmarkEnd w:id="793"/>
      <w:bookmarkEnd w:id="794"/>
      <w:bookmarkEnd w:id="795"/>
      <w:bookmarkEnd w:id="796"/>
      <w:bookmarkEnd w:id="797"/>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798" w:name="_Toc72784158"/>
      <w:bookmarkStart w:id="799" w:name="_Toc73041704"/>
      <w:bookmarkStart w:id="800" w:name="_Toc81244771"/>
      <w:bookmarkStart w:id="801" w:name="_Toc88645341"/>
      <w:bookmarkStart w:id="802" w:name="_Toc89426253"/>
      <w:bookmarkStart w:id="803" w:name="_Toc94033138"/>
      <w:bookmarkStart w:id="804" w:name="_Toc97037294"/>
      <w:bookmarkStart w:id="805" w:name="_Toc97193078"/>
      <w:bookmarkStart w:id="806" w:name="_Toc100953711"/>
      <w:bookmarkStart w:id="807" w:name="_Toc104547362"/>
      <w:bookmarkStart w:id="808" w:name="_Toc112939430"/>
      <w:bookmarkStart w:id="809" w:name="_Toc114134811"/>
      <w:bookmarkStart w:id="810" w:name="_Toc120682592"/>
      <w:r>
        <w:t>5.1.3.2.2</w:t>
      </w:r>
      <w:r>
        <w:tab/>
        <w:t>Resource Definition</w:t>
      </w:r>
      <w:bookmarkEnd w:id="798"/>
      <w:bookmarkEnd w:id="799"/>
      <w:bookmarkEnd w:id="800"/>
      <w:bookmarkEnd w:id="801"/>
      <w:bookmarkEnd w:id="802"/>
      <w:bookmarkEnd w:id="803"/>
      <w:bookmarkEnd w:id="804"/>
      <w:bookmarkEnd w:id="805"/>
      <w:bookmarkEnd w:id="806"/>
      <w:bookmarkEnd w:id="807"/>
      <w:bookmarkEnd w:id="808"/>
      <w:bookmarkEnd w:id="809"/>
      <w:bookmarkEnd w:id="810"/>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811" w:name="_Toc72784159"/>
      <w:bookmarkStart w:id="812" w:name="_Toc73041705"/>
      <w:bookmarkStart w:id="813" w:name="_Toc81244772"/>
      <w:bookmarkStart w:id="814" w:name="_Toc88645342"/>
      <w:bookmarkStart w:id="815" w:name="_Toc89426254"/>
      <w:bookmarkStart w:id="816" w:name="_Toc94033139"/>
      <w:bookmarkStart w:id="817" w:name="_Toc97037295"/>
      <w:bookmarkStart w:id="818" w:name="_Toc97193079"/>
      <w:bookmarkStart w:id="819" w:name="_Toc100953712"/>
      <w:bookmarkStart w:id="820" w:name="_Toc104547363"/>
      <w:bookmarkStart w:id="821" w:name="_Toc112939431"/>
      <w:bookmarkStart w:id="822" w:name="_Toc114134812"/>
      <w:bookmarkStart w:id="823" w:name="_Toc120682593"/>
      <w:r>
        <w:lastRenderedPageBreak/>
        <w:t>5.1.3.2.3</w:t>
      </w:r>
      <w:r>
        <w:tab/>
        <w:t>Resource Standard Methods</w:t>
      </w:r>
      <w:bookmarkEnd w:id="811"/>
      <w:bookmarkEnd w:id="812"/>
      <w:bookmarkEnd w:id="813"/>
      <w:bookmarkEnd w:id="814"/>
      <w:bookmarkEnd w:id="815"/>
      <w:bookmarkEnd w:id="816"/>
      <w:bookmarkEnd w:id="817"/>
      <w:bookmarkEnd w:id="818"/>
      <w:bookmarkEnd w:id="819"/>
      <w:bookmarkEnd w:id="820"/>
      <w:bookmarkEnd w:id="821"/>
      <w:bookmarkEnd w:id="822"/>
      <w:bookmarkEnd w:id="823"/>
    </w:p>
    <w:p w14:paraId="1E1C5306" w14:textId="77777777" w:rsidR="00345A8F" w:rsidRDefault="00D862C6">
      <w:pPr>
        <w:pStyle w:val="6"/>
      </w:pPr>
      <w:bookmarkStart w:id="824" w:name="_Toc72784160"/>
      <w:bookmarkStart w:id="825" w:name="_Toc73041706"/>
      <w:bookmarkStart w:id="826" w:name="_Toc81244773"/>
      <w:bookmarkStart w:id="827" w:name="_Toc88645343"/>
      <w:bookmarkStart w:id="828" w:name="_Toc89426255"/>
      <w:bookmarkStart w:id="829" w:name="_Toc94033140"/>
      <w:bookmarkStart w:id="830" w:name="_Toc97037296"/>
      <w:bookmarkStart w:id="831" w:name="_Toc97193080"/>
      <w:bookmarkStart w:id="832" w:name="_Toc100953713"/>
      <w:bookmarkStart w:id="833" w:name="_Toc104547364"/>
      <w:bookmarkStart w:id="834" w:name="_Toc112939432"/>
      <w:bookmarkStart w:id="835" w:name="_Toc114134813"/>
      <w:bookmarkStart w:id="836" w:name="_Toc120682594"/>
      <w:r>
        <w:t>5.1.3.2.3.1</w:t>
      </w:r>
      <w:r>
        <w:tab/>
      </w:r>
      <w:bookmarkEnd w:id="824"/>
      <w:bookmarkEnd w:id="825"/>
      <w:r w:rsidR="00865A7E">
        <w:t>POST</w:t>
      </w:r>
      <w:bookmarkEnd w:id="826"/>
      <w:bookmarkEnd w:id="827"/>
      <w:bookmarkEnd w:id="828"/>
      <w:bookmarkEnd w:id="829"/>
      <w:bookmarkEnd w:id="830"/>
      <w:bookmarkEnd w:id="831"/>
      <w:bookmarkEnd w:id="832"/>
      <w:bookmarkEnd w:id="833"/>
      <w:bookmarkEnd w:id="834"/>
      <w:bookmarkEnd w:id="835"/>
      <w:bookmarkEnd w:id="836"/>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837" w:name="_Toc72784162"/>
      <w:bookmarkStart w:id="838" w:name="_Toc73041708"/>
      <w:bookmarkStart w:id="839" w:name="_Toc81244774"/>
      <w:bookmarkStart w:id="840" w:name="_Toc88645344"/>
      <w:bookmarkStart w:id="841" w:name="_Toc89426256"/>
      <w:bookmarkStart w:id="842" w:name="_Toc94033141"/>
      <w:bookmarkStart w:id="843" w:name="_Toc97037297"/>
      <w:bookmarkStart w:id="844" w:name="_Toc97193081"/>
      <w:bookmarkStart w:id="845" w:name="_Toc100953714"/>
      <w:bookmarkStart w:id="846" w:name="_Toc104547365"/>
      <w:bookmarkStart w:id="847" w:name="_Toc112939433"/>
      <w:bookmarkStart w:id="848" w:name="_Toc114134814"/>
      <w:bookmarkStart w:id="849" w:name="_Toc120682595"/>
      <w:r>
        <w:t>5.1.3.2.4</w:t>
      </w:r>
      <w:r>
        <w:tab/>
        <w:t>Resource Custom Operations</w:t>
      </w:r>
      <w:bookmarkEnd w:id="837"/>
      <w:bookmarkEnd w:id="838"/>
      <w:bookmarkEnd w:id="839"/>
      <w:bookmarkEnd w:id="840"/>
      <w:bookmarkEnd w:id="841"/>
      <w:bookmarkEnd w:id="842"/>
      <w:bookmarkEnd w:id="843"/>
      <w:bookmarkEnd w:id="844"/>
      <w:bookmarkEnd w:id="845"/>
      <w:bookmarkEnd w:id="846"/>
      <w:bookmarkEnd w:id="847"/>
      <w:bookmarkEnd w:id="848"/>
      <w:bookmarkEnd w:id="849"/>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850" w:name="_Toc88645345"/>
      <w:bookmarkStart w:id="851" w:name="_Toc89426257"/>
      <w:bookmarkStart w:id="852" w:name="_Toc94033142"/>
      <w:bookmarkStart w:id="853" w:name="_Toc97037298"/>
      <w:bookmarkStart w:id="854" w:name="_Toc97193082"/>
      <w:bookmarkStart w:id="855" w:name="_Toc100953715"/>
      <w:bookmarkStart w:id="856" w:name="_Toc104547366"/>
      <w:bookmarkStart w:id="857" w:name="_Toc112939434"/>
      <w:bookmarkStart w:id="858" w:name="_Toc114134815"/>
      <w:bookmarkStart w:id="859" w:name="_Toc72784168"/>
      <w:bookmarkStart w:id="860" w:name="_Toc73041714"/>
      <w:bookmarkStart w:id="861" w:name="_Toc81244775"/>
      <w:bookmarkStart w:id="862" w:name="_Toc120682596"/>
      <w:r>
        <w:t>5.1.3.3</w:t>
      </w:r>
      <w:r>
        <w:tab/>
        <w:t xml:space="preserve">Resource: </w:t>
      </w:r>
      <w:r w:rsidR="00DB0E87">
        <w:t xml:space="preserve">Individual </w:t>
      </w:r>
      <w:r w:rsidR="00DB0E87" w:rsidRPr="00865A7E">
        <w:t>MFAF Configuration</w:t>
      </w:r>
      <w:bookmarkEnd w:id="850"/>
      <w:bookmarkEnd w:id="851"/>
      <w:bookmarkEnd w:id="852"/>
      <w:bookmarkEnd w:id="853"/>
      <w:bookmarkEnd w:id="854"/>
      <w:bookmarkEnd w:id="855"/>
      <w:bookmarkEnd w:id="856"/>
      <w:bookmarkEnd w:id="857"/>
      <w:bookmarkEnd w:id="858"/>
      <w:bookmarkEnd w:id="862"/>
      <w:r w:rsidR="00DB0E87" w:rsidDel="00DB0E87">
        <w:t xml:space="preserve"> </w:t>
      </w:r>
      <w:bookmarkEnd w:id="859"/>
      <w:bookmarkEnd w:id="860"/>
      <w:bookmarkEnd w:id="861"/>
    </w:p>
    <w:p w14:paraId="080FD78B" w14:textId="77777777" w:rsidR="00DB0E87" w:rsidRDefault="00DB0E87" w:rsidP="00DB0E87">
      <w:pPr>
        <w:pStyle w:val="50"/>
      </w:pPr>
      <w:bookmarkStart w:id="863" w:name="_Toc88645346"/>
      <w:bookmarkStart w:id="864" w:name="_Toc89426258"/>
      <w:bookmarkStart w:id="865" w:name="_Toc94033143"/>
      <w:bookmarkStart w:id="866" w:name="_Toc97037299"/>
      <w:bookmarkStart w:id="867" w:name="_Toc97193083"/>
      <w:bookmarkStart w:id="868" w:name="_Toc100953716"/>
      <w:bookmarkStart w:id="869" w:name="_Toc104547367"/>
      <w:bookmarkStart w:id="870" w:name="_Toc112939435"/>
      <w:bookmarkStart w:id="871" w:name="_Toc114134816"/>
      <w:bookmarkStart w:id="872" w:name="_Toc120682597"/>
      <w:r>
        <w:t>5.1.3.2.1</w:t>
      </w:r>
      <w:r>
        <w:tab/>
        <w:t>Description</w:t>
      </w:r>
      <w:bookmarkEnd w:id="863"/>
      <w:bookmarkEnd w:id="864"/>
      <w:bookmarkEnd w:id="865"/>
      <w:bookmarkEnd w:id="866"/>
      <w:bookmarkEnd w:id="867"/>
      <w:bookmarkEnd w:id="868"/>
      <w:bookmarkEnd w:id="869"/>
      <w:bookmarkEnd w:id="870"/>
      <w:bookmarkEnd w:id="871"/>
      <w:bookmarkEnd w:id="872"/>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873" w:name="_Toc88645347"/>
      <w:bookmarkStart w:id="874" w:name="_Toc89426259"/>
      <w:bookmarkStart w:id="875" w:name="_Toc94033144"/>
      <w:bookmarkStart w:id="876" w:name="_Toc97037300"/>
      <w:bookmarkStart w:id="877" w:name="_Toc97193084"/>
      <w:bookmarkStart w:id="878" w:name="_Toc100953717"/>
      <w:bookmarkStart w:id="879" w:name="_Toc104547368"/>
      <w:bookmarkStart w:id="880" w:name="_Toc112939436"/>
      <w:bookmarkStart w:id="881" w:name="_Toc114134817"/>
      <w:bookmarkStart w:id="882" w:name="_Toc120682598"/>
      <w:r>
        <w:t>5.1.3.3.2</w:t>
      </w:r>
      <w:r>
        <w:tab/>
        <w:t>Resource Definition</w:t>
      </w:r>
      <w:bookmarkEnd w:id="873"/>
      <w:bookmarkEnd w:id="874"/>
      <w:bookmarkEnd w:id="875"/>
      <w:bookmarkEnd w:id="876"/>
      <w:bookmarkEnd w:id="877"/>
      <w:bookmarkEnd w:id="878"/>
      <w:bookmarkEnd w:id="879"/>
      <w:bookmarkEnd w:id="880"/>
      <w:bookmarkEnd w:id="881"/>
      <w:bookmarkEnd w:id="882"/>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883" w:name="_Toc88645348"/>
      <w:bookmarkStart w:id="884" w:name="_Toc89426260"/>
      <w:bookmarkStart w:id="885" w:name="_Toc94033145"/>
      <w:bookmarkStart w:id="886" w:name="_Toc97037301"/>
      <w:bookmarkStart w:id="887" w:name="_Toc97193085"/>
      <w:bookmarkStart w:id="888" w:name="_Toc100953718"/>
      <w:bookmarkStart w:id="889" w:name="_Toc104547369"/>
      <w:bookmarkStart w:id="890" w:name="_Toc112939437"/>
      <w:bookmarkStart w:id="891" w:name="_Toc114134818"/>
      <w:bookmarkStart w:id="892" w:name="_Toc120682599"/>
      <w:r>
        <w:t>5.1.3.3.3</w:t>
      </w:r>
      <w:r>
        <w:tab/>
        <w:t>Resource Standard Methods</w:t>
      </w:r>
      <w:bookmarkEnd w:id="883"/>
      <w:bookmarkEnd w:id="884"/>
      <w:bookmarkEnd w:id="885"/>
      <w:bookmarkEnd w:id="886"/>
      <w:bookmarkEnd w:id="887"/>
      <w:bookmarkEnd w:id="888"/>
      <w:bookmarkEnd w:id="889"/>
      <w:bookmarkEnd w:id="890"/>
      <w:bookmarkEnd w:id="891"/>
      <w:bookmarkEnd w:id="892"/>
    </w:p>
    <w:p w14:paraId="0E1D95C7" w14:textId="77777777" w:rsidR="00DB0E87" w:rsidRDefault="00DB0E87" w:rsidP="00DB0E87">
      <w:pPr>
        <w:pStyle w:val="6"/>
      </w:pPr>
      <w:bookmarkStart w:id="893" w:name="_Toc88645349"/>
      <w:bookmarkStart w:id="894" w:name="_Toc89426261"/>
      <w:bookmarkStart w:id="895" w:name="_Toc94033146"/>
      <w:bookmarkStart w:id="896" w:name="_Toc97037302"/>
      <w:bookmarkStart w:id="897" w:name="_Toc97193086"/>
      <w:bookmarkStart w:id="898" w:name="_Toc100953719"/>
      <w:bookmarkStart w:id="899" w:name="_Toc104547370"/>
      <w:bookmarkStart w:id="900" w:name="_Toc112939438"/>
      <w:bookmarkStart w:id="901" w:name="_Toc114134819"/>
      <w:bookmarkStart w:id="902" w:name="_Toc120682600"/>
      <w:r>
        <w:t>5.1.3.3.3.1</w:t>
      </w:r>
      <w:r>
        <w:tab/>
        <w:t>PUT</w:t>
      </w:r>
      <w:bookmarkEnd w:id="893"/>
      <w:bookmarkEnd w:id="894"/>
      <w:bookmarkEnd w:id="895"/>
      <w:bookmarkEnd w:id="896"/>
      <w:bookmarkEnd w:id="897"/>
      <w:bookmarkEnd w:id="898"/>
      <w:bookmarkEnd w:id="899"/>
      <w:bookmarkEnd w:id="900"/>
      <w:bookmarkEnd w:id="901"/>
      <w:bookmarkEnd w:id="902"/>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903" w:name="_Toc88645350"/>
      <w:bookmarkStart w:id="904" w:name="_Toc89426262"/>
      <w:bookmarkStart w:id="905" w:name="_Toc94033147"/>
      <w:bookmarkStart w:id="906" w:name="_Toc97037303"/>
      <w:bookmarkStart w:id="907" w:name="_Toc97193087"/>
      <w:bookmarkStart w:id="908" w:name="_Toc100953720"/>
      <w:bookmarkStart w:id="909" w:name="_Toc104547371"/>
      <w:bookmarkStart w:id="910" w:name="_Toc112939439"/>
      <w:bookmarkStart w:id="911" w:name="_Toc114134820"/>
      <w:bookmarkStart w:id="912" w:name="_Toc120682601"/>
      <w:r>
        <w:t>5.1.3.3.3.2</w:t>
      </w:r>
      <w:r>
        <w:tab/>
      </w:r>
      <w:r>
        <w:rPr>
          <w:rFonts w:hint="eastAsia"/>
          <w:lang w:eastAsia="zh-CN"/>
        </w:rPr>
        <w:t>DELETE</w:t>
      </w:r>
      <w:bookmarkEnd w:id="903"/>
      <w:bookmarkEnd w:id="904"/>
      <w:bookmarkEnd w:id="905"/>
      <w:bookmarkEnd w:id="906"/>
      <w:bookmarkEnd w:id="907"/>
      <w:bookmarkEnd w:id="908"/>
      <w:bookmarkEnd w:id="909"/>
      <w:bookmarkEnd w:id="910"/>
      <w:bookmarkEnd w:id="911"/>
      <w:bookmarkEnd w:id="912"/>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913" w:name="_Toc72784169"/>
      <w:bookmarkStart w:id="914" w:name="_Toc73041715"/>
      <w:bookmarkStart w:id="915" w:name="_Toc81244776"/>
      <w:bookmarkStart w:id="916" w:name="_Toc88645351"/>
      <w:bookmarkStart w:id="917" w:name="_Toc89426263"/>
      <w:bookmarkStart w:id="918" w:name="_Toc94033148"/>
      <w:bookmarkStart w:id="919" w:name="_Toc97037304"/>
      <w:bookmarkStart w:id="920" w:name="_Toc97193088"/>
      <w:bookmarkStart w:id="921" w:name="_Toc100953721"/>
      <w:bookmarkStart w:id="922" w:name="_Toc104547372"/>
      <w:bookmarkStart w:id="923" w:name="_Toc112939440"/>
      <w:bookmarkStart w:id="924" w:name="_Toc114134821"/>
      <w:bookmarkStart w:id="925" w:name="_Toc120682602"/>
      <w:r>
        <w:lastRenderedPageBreak/>
        <w:t>5.1.4</w:t>
      </w:r>
      <w:r>
        <w:tab/>
        <w:t>Custom Operations without associated resources</w:t>
      </w:r>
      <w:bookmarkEnd w:id="913"/>
      <w:bookmarkEnd w:id="914"/>
      <w:bookmarkEnd w:id="915"/>
      <w:bookmarkEnd w:id="916"/>
      <w:bookmarkEnd w:id="917"/>
      <w:bookmarkEnd w:id="918"/>
      <w:bookmarkEnd w:id="919"/>
      <w:bookmarkEnd w:id="920"/>
      <w:bookmarkEnd w:id="921"/>
      <w:bookmarkEnd w:id="922"/>
      <w:bookmarkEnd w:id="923"/>
      <w:bookmarkEnd w:id="924"/>
      <w:bookmarkEnd w:id="925"/>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926" w:name="_Toc72784175"/>
      <w:bookmarkStart w:id="927" w:name="_Toc73041721"/>
      <w:bookmarkStart w:id="928" w:name="_Toc81244782"/>
      <w:bookmarkStart w:id="929" w:name="_Toc88645352"/>
      <w:bookmarkStart w:id="930" w:name="_Toc89426264"/>
      <w:bookmarkStart w:id="931" w:name="_Toc94033149"/>
      <w:bookmarkStart w:id="932" w:name="_Toc97037305"/>
      <w:bookmarkStart w:id="933" w:name="_Toc97193089"/>
      <w:bookmarkStart w:id="934" w:name="_Toc100953722"/>
      <w:bookmarkStart w:id="935" w:name="_Toc104547373"/>
      <w:bookmarkStart w:id="936" w:name="_Toc112939441"/>
      <w:bookmarkStart w:id="937" w:name="_Toc114134822"/>
      <w:bookmarkStart w:id="938" w:name="_Toc120682603"/>
      <w:r>
        <w:t>5.1.5</w:t>
      </w:r>
      <w:r>
        <w:tab/>
        <w:t>Notifications</w:t>
      </w:r>
      <w:bookmarkEnd w:id="926"/>
      <w:bookmarkEnd w:id="927"/>
      <w:bookmarkEnd w:id="928"/>
      <w:bookmarkEnd w:id="929"/>
      <w:bookmarkEnd w:id="930"/>
      <w:bookmarkEnd w:id="931"/>
      <w:bookmarkEnd w:id="932"/>
      <w:bookmarkEnd w:id="933"/>
      <w:bookmarkEnd w:id="934"/>
      <w:bookmarkEnd w:id="935"/>
      <w:bookmarkEnd w:id="936"/>
      <w:bookmarkEnd w:id="937"/>
      <w:bookmarkEnd w:id="938"/>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939" w:name="_Toc72784183"/>
      <w:bookmarkStart w:id="940" w:name="_Toc73041729"/>
      <w:bookmarkStart w:id="941" w:name="_Toc81244790"/>
      <w:bookmarkStart w:id="942" w:name="_Toc88645353"/>
      <w:bookmarkStart w:id="943" w:name="_Toc89426265"/>
      <w:bookmarkStart w:id="944" w:name="_Toc94033150"/>
      <w:bookmarkStart w:id="945" w:name="_Toc97037306"/>
      <w:bookmarkStart w:id="946" w:name="_Toc97193090"/>
      <w:bookmarkStart w:id="947" w:name="_Toc100953723"/>
      <w:bookmarkStart w:id="948" w:name="_Toc104547374"/>
      <w:bookmarkStart w:id="949" w:name="_Toc112939442"/>
      <w:bookmarkStart w:id="950" w:name="_Toc114134823"/>
      <w:bookmarkStart w:id="951" w:name="_Toc120682604"/>
      <w:r>
        <w:t>5.1.6</w:t>
      </w:r>
      <w:r>
        <w:tab/>
        <w:t>Data Model</w:t>
      </w:r>
      <w:bookmarkEnd w:id="939"/>
      <w:bookmarkEnd w:id="940"/>
      <w:bookmarkEnd w:id="941"/>
      <w:bookmarkEnd w:id="942"/>
      <w:bookmarkEnd w:id="943"/>
      <w:bookmarkEnd w:id="944"/>
      <w:bookmarkEnd w:id="945"/>
      <w:bookmarkEnd w:id="946"/>
      <w:bookmarkEnd w:id="947"/>
      <w:bookmarkEnd w:id="948"/>
      <w:bookmarkEnd w:id="949"/>
      <w:bookmarkEnd w:id="950"/>
      <w:bookmarkEnd w:id="951"/>
    </w:p>
    <w:p w14:paraId="3D2285F6" w14:textId="77777777" w:rsidR="00345A8F" w:rsidRDefault="00D862C6">
      <w:pPr>
        <w:pStyle w:val="40"/>
      </w:pPr>
      <w:bookmarkStart w:id="952" w:name="_Toc72784184"/>
      <w:bookmarkStart w:id="953" w:name="_Toc73041730"/>
      <w:bookmarkStart w:id="954" w:name="_Toc81244791"/>
      <w:bookmarkStart w:id="955" w:name="_Toc88645354"/>
      <w:bookmarkStart w:id="956" w:name="_Toc89426266"/>
      <w:bookmarkStart w:id="957" w:name="_Toc94033151"/>
      <w:bookmarkStart w:id="958" w:name="_Toc97037307"/>
      <w:bookmarkStart w:id="959" w:name="_Toc97193091"/>
      <w:bookmarkStart w:id="960" w:name="_Toc100953724"/>
      <w:bookmarkStart w:id="961" w:name="_Toc104547375"/>
      <w:bookmarkStart w:id="962" w:name="_Toc112939443"/>
      <w:bookmarkStart w:id="963" w:name="_Toc114134824"/>
      <w:bookmarkStart w:id="964" w:name="_Toc120682605"/>
      <w:r>
        <w:t>5.1.6.1</w:t>
      </w:r>
      <w:r>
        <w:tab/>
        <w:t>General</w:t>
      </w:r>
      <w:bookmarkEnd w:id="952"/>
      <w:bookmarkEnd w:id="953"/>
      <w:bookmarkEnd w:id="954"/>
      <w:bookmarkEnd w:id="955"/>
      <w:bookmarkEnd w:id="956"/>
      <w:bookmarkEnd w:id="957"/>
      <w:bookmarkEnd w:id="958"/>
      <w:bookmarkEnd w:id="959"/>
      <w:bookmarkEnd w:id="960"/>
      <w:bookmarkEnd w:id="961"/>
      <w:bookmarkEnd w:id="962"/>
      <w:bookmarkEnd w:id="963"/>
      <w:bookmarkEnd w:id="964"/>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965" w:name="_Toc72784185"/>
      <w:bookmarkStart w:id="966" w:name="_Toc73041731"/>
      <w:bookmarkStart w:id="967" w:name="_Toc81244792"/>
      <w:bookmarkStart w:id="968" w:name="_Toc88645355"/>
      <w:bookmarkStart w:id="969" w:name="_Toc89426267"/>
      <w:bookmarkStart w:id="970" w:name="_Toc94033152"/>
      <w:bookmarkStart w:id="971" w:name="_Toc97037308"/>
      <w:bookmarkStart w:id="972" w:name="_Toc97193092"/>
      <w:bookmarkStart w:id="973" w:name="_Toc100953725"/>
      <w:bookmarkStart w:id="974" w:name="_Toc104547376"/>
      <w:bookmarkStart w:id="975" w:name="_Toc112939444"/>
      <w:bookmarkStart w:id="976" w:name="_Toc114134825"/>
      <w:bookmarkStart w:id="977" w:name="_Toc120682606"/>
      <w:r>
        <w:rPr>
          <w:lang w:val="en-US"/>
        </w:rPr>
        <w:t>5.1.6.2</w:t>
      </w:r>
      <w:r>
        <w:rPr>
          <w:lang w:val="en-US"/>
        </w:rPr>
        <w:tab/>
        <w:t>Structured data types</w:t>
      </w:r>
      <w:bookmarkEnd w:id="965"/>
      <w:bookmarkEnd w:id="966"/>
      <w:bookmarkEnd w:id="967"/>
      <w:bookmarkEnd w:id="968"/>
      <w:bookmarkEnd w:id="969"/>
      <w:bookmarkEnd w:id="970"/>
      <w:bookmarkEnd w:id="971"/>
      <w:bookmarkEnd w:id="972"/>
      <w:bookmarkEnd w:id="973"/>
      <w:bookmarkEnd w:id="974"/>
      <w:bookmarkEnd w:id="975"/>
      <w:bookmarkEnd w:id="976"/>
      <w:bookmarkEnd w:id="977"/>
    </w:p>
    <w:p w14:paraId="75FD5A33" w14:textId="77777777" w:rsidR="00345A8F" w:rsidRDefault="00D862C6">
      <w:pPr>
        <w:pStyle w:val="50"/>
      </w:pPr>
      <w:bookmarkStart w:id="978" w:name="_Toc72784186"/>
      <w:bookmarkStart w:id="979" w:name="_Toc73041732"/>
      <w:bookmarkStart w:id="980" w:name="_Toc81244793"/>
      <w:bookmarkStart w:id="981" w:name="_Toc88645356"/>
      <w:bookmarkStart w:id="982" w:name="_Toc89426268"/>
      <w:bookmarkStart w:id="983" w:name="_Toc94033153"/>
      <w:bookmarkStart w:id="984" w:name="_Toc97037309"/>
      <w:bookmarkStart w:id="985" w:name="_Toc97193093"/>
      <w:bookmarkStart w:id="986" w:name="_Toc100953726"/>
      <w:bookmarkStart w:id="987" w:name="_Toc104547377"/>
      <w:bookmarkStart w:id="988" w:name="_Toc112939445"/>
      <w:bookmarkStart w:id="989" w:name="_Toc114134826"/>
      <w:bookmarkStart w:id="990" w:name="_Toc120682607"/>
      <w:r>
        <w:t>5.1.6.2.1</w:t>
      </w:r>
      <w:r>
        <w:tab/>
        <w:t>Introduction</w:t>
      </w:r>
      <w:bookmarkEnd w:id="978"/>
      <w:bookmarkEnd w:id="979"/>
      <w:bookmarkEnd w:id="980"/>
      <w:bookmarkEnd w:id="981"/>
      <w:bookmarkEnd w:id="982"/>
      <w:bookmarkEnd w:id="983"/>
      <w:bookmarkEnd w:id="984"/>
      <w:bookmarkEnd w:id="985"/>
      <w:bookmarkEnd w:id="986"/>
      <w:bookmarkEnd w:id="987"/>
      <w:bookmarkEnd w:id="988"/>
      <w:bookmarkEnd w:id="989"/>
      <w:bookmarkEnd w:id="990"/>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991" w:name="_Toc88645357"/>
      <w:bookmarkStart w:id="992" w:name="_Toc89426269"/>
      <w:bookmarkStart w:id="993" w:name="_Toc94033154"/>
      <w:bookmarkStart w:id="994" w:name="_Toc97037310"/>
      <w:bookmarkStart w:id="995" w:name="_Toc97193094"/>
      <w:bookmarkStart w:id="996" w:name="_Toc100953727"/>
      <w:bookmarkStart w:id="997" w:name="_Toc104547378"/>
      <w:bookmarkStart w:id="998" w:name="_Toc112939446"/>
      <w:bookmarkStart w:id="999" w:name="_Toc114134827"/>
      <w:bookmarkStart w:id="1000" w:name="_Toc72784187"/>
      <w:bookmarkStart w:id="1001" w:name="_Toc73041733"/>
      <w:bookmarkStart w:id="1002" w:name="_Toc81244794"/>
      <w:bookmarkStart w:id="1003" w:name="_Toc120682608"/>
      <w:r>
        <w:t>5.1.6.2.2</w:t>
      </w:r>
      <w:r>
        <w:tab/>
        <w:t xml:space="preserve">Type: </w:t>
      </w:r>
      <w:r w:rsidR="00291121">
        <w:t>MfafConfiguration</w:t>
      </w:r>
      <w:bookmarkEnd w:id="991"/>
      <w:bookmarkEnd w:id="992"/>
      <w:bookmarkEnd w:id="993"/>
      <w:bookmarkEnd w:id="994"/>
      <w:bookmarkEnd w:id="995"/>
      <w:bookmarkEnd w:id="996"/>
      <w:bookmarkEnd w:id="997"/>
      <w:bookmarkEnd w:id="998"/>
      <w:bookmarkEnd w:id="999"/>
      <w:bookmarkEnd w:id="1003"/>
      <w:r w:rsidR="00291121" w:rsidDel="00291121">
        <w:t xml:space="preserve"> </w:t>
      </w:r>
      <w:bookmarkEnd w:id="1000"/>
      <w:bookmarkEnd w:id="1001"/>
      <w:bookmarkEnd w:id="1002"/>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004" w:name="_Toc88645358"/>
      <w:bookmarkStart w:id="1005" w:name="_Toc89426270"/>
      <w:bookmarkStart w:id="1006" w:name="_Toc94033155"/>
      <w:bookmarkStart w:id="1007" w:name="_Toc97037311"/>
      <w:bookmarkStart w:id="1008" w:name="_Toc97193095"/>
      <w:bookmarkStart w:id="1009" w:name="_Toc100953728"/>
      <w:bookmarkStart w:id="1010" w:name="_Toc104547379"/>
      <w:bookmarkStart w:id="1011" w:name="_Toc72784188"/>
      <w:bookmarkStart w:id="1012" w:name="_Toc73041734"/>
      <w:bookmarkStart w:id="1013" w:name="_Toc81244795"/>
      <w:bookmarkStart w:id="1014" w:name="_Toc112939447"/>
      <w:bookmarkStart w:id="1015" w:name="_Toc114134828"/>
      <w:bookmarkStart w:id="1016" w:name="_Toc120682609"/>
      <w:r>
        <w:lastRenderedPageBreak/>
        <w:t>5.1.6.2.3</w:t>
      </w:r>
      <w:r>
        <w:tab/>
        <w:t xml:space="preserve">Type: </w:t>
      </w:r>
      <w:r w:rsidR="00C23DEF">
        <w:rPr>
          <w:noProof/>
        </w:rPr>
        <w:t>MessageConfiguration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0"/>
      </w:pPr>
      <w:bookmarkStart w:id="1017" w:name="_Toc88645359"/>
      <w:bookmarkStart w:id="1018" w:name="_Toc89426271"/>
      <w:bookmarkStart w:id="1019" w:name="_Toc94033156"/>
      <w:bookmarkStart w:id="1020" w:name="_Toc97037312"/>
      <w:bookmarkStart w:id="1021" w:name="_Toc97193096"/>
      <w:bookmarkStart w:id="1022" w:name="_Toc100953729"/>
      <w:bookmarkStart w:id="1023" w:name="_Toc104547380"/>
      <w:bookmarkStart w:id="1024" w:name="_Toc112939448"/>
      <w:bookmarkStart w:id="1025" w:name="_Toc114134829"/>
      <w:bookmarkStart w:id="1026" w:name="_Toc120682610"/>
      <w:r>
        <w:t>5.1.6.2.</w:t>
      </w:r>
      <w:r w:rsidR="007803A9">
        <w:t>4</w:t>
      </w:r>
      <w:r w:rsidR="00C23DEF">
        <w:tab/>
        <w:t xml:space="preserve">Type: </w:t>
      </w:r>
      <w:r w:rsidR="00C23DEF">
        <w:rPr>
          <w:lang w:val="en-US" w:eastAsia="zh-CN"/>
        </w:rPr>
        <w:t>MfafNotiInfo</w:t>
      </w:r>
      <w:bookmarkEnd w:id="1017"/>
      <w:bookmarkEnd w:id="1018"/>
      <w:bookmarkEnd w:id="1019"/>
      <w:bookmarkEnd w:id="1020"/>
      <w:bookmarkEnd w:id="1021"/>
      <w:bookmarkEnd w:id="1022"/>
      <w:bookmarkEnd w:id="1023"/>
      <w:bookmarkEnd w:id="1024"/>
      <w:bookmarkEnd w:id="1025"/>
      <w:bookmarkEnd w:id="1026"/>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027" w:name="_Toc72784189"/>
      <w:bookmarkStart w:id="1028" w:name="_Toc73041735"/>
      <w:bookmarkStart w:id="1029" w:name="_Toc81244796"/>
      <w:bookmarkStart w:id="1030" w:name="_Toc88645360"/>
      <w:bookmarkStart w:id="1031" w:name="_Toc89426272"/>
      <w:bookmarkStart w:id="1032" w:name="_Toc94033157"/>
      <w:bookmarkStart w:id="1033" w:name="_Toc97037313"/>
      <w:bookmarkStart w:id="1034" w:name="_Toc97193097"/>
      <w:bookmarkStart w:id="1035" w:name="_Toc100953730"/>
      <w:bookmarkStart w:id="1036" w:name="_Toc104547381"/>
      <w:bookmarkStart w:id="1037" w:name="_Toc112939449"/>
      <w:bookmarkStart w:id="1038" w:name="_Toc114134830"/>
      <w:bookmarkStart w:id="1039" w:name="_Toc120682611"/>
      <w:r>
        <w:rPr>
          <w:lang w:val="en-US"/>
        </w:rPr>
        <w:t>5.1.6.3</w:t>
      </w:r>
      <w:r>
        <w:rPr>
          <w:lang w:val="en-US"/>
        </w:rPr>
        <w:tab/>
        <w:t>Simple data types and enumerations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70A76FFA" w14:textId="77777777" w:rsidR="00345A8F" w:rsidRDefault="00D862C6">
      <w:pPr>
        <w:pStyle w:val="50"/>
      </w:pPr>
      <w:bookmarkStart w:id="1040" w:name="_Toc72784190"/>
      <w:bookmarkStart w:id="1041" w:name="_Toc73041736"/>
      <w:bookmarkStart w:id="1042" w:name="_Toc81244797"/>
      <w:bookmarkStart w:id="1043" w:name="_Toc88645361"/>
      <w:bookmarkStart w:id="1044" w:name="_Toc89426273"/>
      <w:bookmarkStart w:id="1045" w:name="_Toc94033158"/>
      <w:bookmarkStart w:id="1046" w:name="_Toc97037314"/>
      <w:bookmarkStart w:id="1047" w:name="_Toc97193098"/>
      <w:bookmarkStart w:id="1048" w:name="_Toc100953731"/>
      <w:bookmarkStart w:id="1049" w:name="_Toc104547382"/>
      <w:bookmarkStart w:id="1050" w:name="_Toc112939450"/>
      <w:bookmarkStart w:id="1051" w:name="_Toc114134831"/>
      <w:bookmarkStart w:id="1052" w:name="_Toc120682612"/>
      <w:r>
        <w:t>5.1.6.3.1</w:t>
      </w:r>
      <w:r>
        <w:tab/>
        <w:t>Introduction</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053" w:name="_Toc72784191"/>
      <w:bookmarkStart w:id="1054" w:name="_Toc73041737"/>
      <w:bookmarkStart w:id="1055" w:name="_Toc81244798"/>
      <w:bookmarkStart w:id="1056" w:name="_Toc88645362"/>
      <w:bookmarkStart w:id="1057" w:name="_Toc89426274"/>
      <w:bookmarkStart w:id="1058" w:name="_Toc94033159"/>
      <w:bookmarkStart w:id="1059" w:name="_Toc97037315"/>
      <w:bookmarkStart w:id="1060" w:name="_Toc97193099"/>
      <w:bookmarkStart w:id="1061" w:name="_Toc100953732"/>
      <w:bookmarkStart w:id="1062" w:name="_Toc104547383"/>
      <w:bookmarkStart w:id="1063" w:name="_Toc112939451"/>
      <w:bookmarkStart w:id="1064" w:name="_Toc114134832"/>
      <w:bookmarkStart w:id="1065" w:name="_Toc120682613"/>
      <w:r>
        <w:t>5.1.6.3.2</w:t>
      </w:r>
      <w:r>
        <w:tab/>
        <w:t>Simple data types</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066" w:name="_Toc72784194"/>
      <w:bookmarkStart w:id="1067" w:name="_Toc73041740"/>
      <w:bookmarkStart w:id="1068" w:name="_Toc81244801"/>
      <w:bookmarkStart w:id="1069" w:name="_Toc88645365"/>
      <w:bookmarkStart w:id="1070" w:name="_Toc89426277"/>
      <w:bookmarkStart w:id="1071" w:name="_Toc94033160"/>
      <w:bookmarkStart w:id="1072" w:name="_Toc97037316"/>
      <w:bookmarkStart w:id="1073" w:name="_Toc97193100"/>
      <w:bookmarkStart w:id="1074" w:name="_Toc100953733"/>
      <w:bookmarkStart w:id="1075" w:name="_Toc104547384"/>
      <w:bookmarkStart w:id="1076" w:name="_Toc112939452"/>
      <w:bookmarkStart w:id="1077" w:name="_Toc114134833"/>
      <w:bookmarkStart w:id="1078" w:name="_Toc120682614"/>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079" w:name="_Toc72784197"/>
      <w:bookmarkStart w:id="1080" w:name="_Toc73041743"/>
      <w:bookmarkStart w:id="1081" w:name="_Toc81244804"/>
      <w:bookmarkStart w:id="1082" w:name="_Toc88645368"/>
      <w:bookmarkStart w:id="1083" w:name="_Toc89426280"/>
      <w:bookmarkStart w:id="1084" w:name="_Toc94033161"/>
      <w:bookmarkStart w:id="1085" w:name="_Toc97037317"/>
      <w:bookmarkStart w:id="1086" w:name="_Toc97193101"/>
      <w:bookmarkStart w:id="1087" w:name="_Toc100953734"/>
      <w:bookmarkStart w:id="1088" w:name="_Toc104547385"/>
      <w:bookmarkStart w:id="1089" w:name="_Toc112939453"/>
      <w:bookmarkStart w:id="1090" w:name="_Toc114134834"/>
      <w:bookmarkStart w:id="1091" w:name="_Toc120682615"/>
      <w:r>
        <w:t>5.1.6.5</w:t>
      </w:r>
      <w:r>
        <w:tab/>
        <w:t>Binary data</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092" w:name="_Toc72784199"/>
      <w:bookmarkStart w:id="1093" w:name="_Toc73041745"/>
      <w:bookmarkStart w:id="1094" w:name="_Toc81244806"/>
      <w:bookmarkStart w:id="1095" w:name="_Toc88645370"/>
      <w:bookmarkStart w:id="1096" w:name="_Toc89426282"/>
      <w:bookmarkStart w:id="1097" w:name="_Toc94033162"/>
      <w:bookmarkStart w:id="1098" w:name="_Toc97037318"/>
      <w:bookmarkStart w:id="1099" w:name="_Toc97193102"/>
      <w:bookmarkStart w:id="1100" w:name="_Toc100953735"/>
      <w:bookmarkStart w:id="1101" w:name="_Toc104547386"/>
      <w:bookmarkStart w:id="1102" w:name="_Toc112939454"/>
      <w:bookmarkStart w:id="1103" w:name="_Toc114134835"/>
      <w:bookmarkStart w:id="1104" w:name="_Toc120682616"/>
      <w:r>
        <w:t>5.1.7</w:t>
      </w:r>
      <w:r>
        <w:tab/>
        <w:t>Error Handling</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63B421E6" w14:textId="77777777" w:rsidR="00345A8F" w:rsidRDefault="00D862C6">
      <w:pPr>
        <w:pStyle w:val="40"/>
      </w:pPr>
      <w:bookmarkStart w:id="1105" w:name="_Toc72784200"/>
      <w:bookmarkStart w:id="1106" w:name="_Toc73041746"/>
      <w:bookmarkStart w:id="1107" w:name="_Toc81244807"/>
      <w:bookmarkStart w:id="1108" w:name="_Toc88645371"/>
      <w:bookmarkStart w:id="1109" w:name="_Toc89426283"/>
      <w:bookmarkStart w:id="1110" w:name="_Toc94033163"/>
      <w:bookmarkStart w:id="1111" w:name="_Toc97037319"/>
      <w:bookmarkStart w:id="1112" w:name="_Toc97193103"/>
      <w:bookmarkStart w:id="1113" w:name="_Toc100953736"/>
      <w:bookmarkStart w:id="1114" w:name="_Toc104547387"/>
      <w:bookmarkStart w:id="1115" w:name="_Toc112939455"/>
      <w:bookmarkStart w:id="1116" w:name="_Toc114134836"/>
      <w:bookmarkStart w:id="1117" w:name="_Toc120682617"/>
      <w:r>
        <w:t>5.1.7.1</w:t>
      </w:r>
      <w:r>
        <w:tab/>
        <w:t>General</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118" w:name="_Toc72784201"/>
      <w:bookmarkStart w:id="1119" w:name="_Toc73041747"/>
      <w:bookmarkStart w:id="1120" w:name="_Toc81244808"/>
      <w:bookmarkStart w:id="1121" w:name="_Toc88645372"/>
      <w:bookmarkStart w:id="1122" w:name="_Toc89426284"/>
      <w:bookmarkStart w:id="1123" w:name="_Toc94033164"/>
      <w:bookmarkStart w:id="1124" w:name="_Toc97037320"/>
      <w:bookmarkStart w:id="1125" w:name="_Toc97193104"/>
      <w:bookmarkStart w:id="1126" w:name="_Toc100953737"/>
      <w:bookmarkStart w:id="1127" w:name="_Toc104547388"/>
      <w:bookmarkStart w:id="1128" w:name="_Toc112939456"/>
      <w:bookmarkStart w:id="1129" w:name="_Toc114134837"/>
      <w:bookmarkStart w:id="1130" w:name="_Toc120682618"/>
      <w:r>
        <w:t>5.1.7.2</w:t>
      </w:r>
      <w:r>
        <w:tab/>
        <w:t>Protocol Errors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131" w:name="_Toc72784202"/>
      <w:bookmarkStart w:id="1132" w:name="_Toc73041748"/>
      <w:bookmarkStart w:id="1133" w:name="_Toc81244809"/>
      <w:bookmarkStart w:id="1134" w:name="_Toc88645373"/>
      <w:bookmarkStart w:id="1135" w:name="_Toc89426285"/>
      <w:bookmarkStart w:id="1136" w:name="_Toc94033165"/>
      <w:bookmarkStart w:id="1137" w:name="_Toc97037321"/>
      <w:bookmarkStart w:id="1138" w:name="_Toc97193105"/>
      <w:bookmarkStart w:id="1139" w:name="_Toc100953738"/>
      <w:bookmarkStart w:id="1140" w:name="_Toc104547389"/>
      <w:bookmarkStart w:id="1141" w:name="_Toc112939457"/>
      <w:bookmarkStart w:id="1142" w:name="_Toc114134838"/>
      <w:bookmarkStart w:id="1143" w:name="_Toc120682619"/>
      <w:r>
        <w:t>5.1.7.3</w:t>
      </w:r>
      <w:r>
        <w:tab/>
        <w:t>Application Errors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144" w:name="_Toc72784203"/>
      <w:bookmarkStart w:id="1145" w:name="_Toc73041749"/>
      <w:bookmarkStart w:id="1146" w:name="_Toc81244810"/>
      <w:bookmarkStart w:id="1147" w:name="_Toc88645374"/>
      <w:bookmarkStart w:id="1148" w:name="_Toc89426286"/>
      <w:bookmarkStart w:id="1149" w:name="_Toc94033166"/>
      <w:bookmarkStart w:id="1150" w:name="_Toc97037322"/>
      <w:bookmarkStart w:id="1151" w:name="_Toc97193106"/>
      <w:bookmarkStart w:id="1152" w:name="_Toc100953739"/>
      <w:bookmarkStart w:id="1153" w:name="_Toc104547390"/>
      <w:bookmarkStart w:id="1154" w:name="_Toc112939458"/>
      <w:bookmarkStart w:id="1155" w:name="_Toc114134839"/>
      <w:bookmarkStart w:id="1156" w:name="_Toc120682620"/>
      <w:r>
        <w:t>5.1.8</w:t>
      </w:r>
      <w:r>
        <w:rPr>
          <w:lang w:eastAsia="zh-CN"/>
        </w:rPr>
        <w:tab/>
        <w:t>Feature negotiation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0"/>
      </w:pPr>
      <w:bookmarkStart w:id="1157" w:name="_Toc72784204"/>
      <w:bookmarkStart w:id="1158" w:name="_Toc73041750"/>
      <w:bookmarkStart w:id="1159" w:name="_Toc81244811"/>
      <w:bookmarkStart w:id="1160" w:name="_Toc88645375"/>
      <w:bookmarkStart w:id="1161" w:name="_Toc89426287"/>
      <w:bookmarkStart w:id="1162" w:name="_Toc94033167"/>
      <w:bookmarkStart w:id="1163" w:name="_Toc97037323"/>
      <w:bookmarkStart w:id="1164" w:name="_Toc97193107"/>
      <w:bookmarkStart w:id="1165" w:name="_Toc100953740"/>
      <w:bookmarkStart w:id="1166" w:name="_Toc104547391"/>
      <w:bookmarkStart w:id="1167" w:name="_Toc112939459"/>
      <w:bookmarkStart w:id="1168" w:name="_Toc114134840"/>
      <w:bookmarkStart w:id="1169" w:name="_Toc120682621"/>
      <w:r>
        <w:t>5.1.9</w:t>
      </w:r>
      <w:r>
        <w:tab/>
        <w:t>Security</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170" w:name="_Toc72784205"/>
      <w:bookmarkStart w:id="1171" w:name="_Toc73041751"/>
      <w:bookmarkStart w:id="1172" w:name="_Toc81244812"/>
      <w:bookmarkStart w:id="1173" w:name="_Toc88645376"/>
      <w:bookmarkStart w:id="1174" w:name="_Toc89426288"/>
      <w:bookmarkStart w:id="1175" w:name="_Toc94033168"/>
      <w:bookmarkStart w:id="1176" w:name="_Toc97037324"/>
      <w:bookmarkStart w:id="1177" w:name="_Toc97193108"/>
      <w:bookmarkStart w:id="1178" w:name="_Toc100953741"/>
      <w:bookmarkStart w:id="1179" w:name="_Toc104547392"/>
      <w:bookmarkStart w:id="1180" w:name="_Toc112939460"/>
      <w:bookmarkStart w:id="1181" w:name="_Toc114134841"/>
      <w:bookmarkStart w:id="1182" w:name="_Toc120682622"/>
      <w:r>
        <w:lastRenderedPageBreak/>
        <w:t>5.2</w:t>
      </w:r>
      <w:r>
        <w:tab/>
        <w:t>Nmfaf_3caDataManagement Service API</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2DC993C3" w14:textId="77777777" w:rsidR="00345A8F" w:rsidRDefault="00D862C6">
      <w:pPr>
        <w:pStyle w:val="30"/>
      </w:pPr>
      <w:bookmarkStart w:id="1183" w:name="_Toc72784206"/>
      <w:bookmarkStart w:id="1184" w:name="_Toc73041752"/>
      <w:bookmarkStart w:id="1185" w:name="_Toc81244813"/>
      <w:bookmarkStart w:id="1186" w:name="_Toc88645377"/>
      <w:bookmarkStart w:id="1187" w:name="_Toc89426289"/>
      <w:bookmarkStart w:id="1188" w:name="_Toc94033169"/>
      <w:bookmarkStart w:id="1189" w:name="_Toc97037325"/>
      <w:bookmarkStart w:id="1190" w:name="_Toc97193109"/>
      <w:bookmarkStart w:id="1191" w:name="_Toc100953742"/>
      <w:bookmarkStart w:id="1192" w:name="_Toc104547393"/>
      <w:bookmarkStart w:id="1193" w:name="_Toc112939461"/>
      <w:bookmarkStart w:id="1194" w:name="_Toc114134842"/>
      <w:bookmarkStart w:id="1195" w:name="_Toc120682623"/>
      <w:r>
        <w:t>5.2.1</w:t>
      </w:r>
      <w:r>
        <w:tab/>
        <w:t>Introduction</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196" w:name="_Toc72784207"/>
      <w:bookmarkStart w:id="1197" w:name="_Toc73041753"/>
      <w:bookmarkStart w:id="1198" w:name="_Toc81244814"/>
      <w:bookmarkStart w:id="1199" w:name="_Toc88645378"/>
      <w:bookmarkStart w:id="1200" w:name="_Toc89426290"/>
      <w:bookmarkStart w:id="1201" w:name="_Toc94033170"/>
      <w:bookmarkStart w:id="1202" w:name="_Toc97037326"/>
      <w:bookmarkStart w:id="1203" w:name="_Toc97193110"/>
      <w:bookmarkStart w:id="1204" w:name="_Toc100953743"/>
      <w:bookmarkStart w:id="1205" w:name="_Toc104547394"/>
      <w:bookmarkStart w:id="1206" w:name="_Toc112939462"/>
      <w:bookmarkStart w:id="1207" w:name="_Toc114134843"/>
      <w:bookmarkStart w:id="1208" w:name="_Toc120682624"/>
      <w:r>
        <w:t>5.2.2</w:t>
      </w:r>
      <w:r>
        <w:tab/>
        <w:t>Usage of HTTP</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2A193B6D" w14:textId="77777777" w:rsidR="00345A8F" w:rsidRDefault="00D862C6">
      <w:pPr>
        <w:pStyle w:val="40"/>
      </w:pPr>
      <w:bookmarkStart w:id="1209" w:name="_Toc72784208"/>
      <w:bookmarkStart w:id="1210" w:name="_Toc73041754"/>
      <w:bookmarkStart w:id="1211" w:name="_Toc81244815"/>
      <w:bookmarkStart w:id="1212" w:name="_Toc88645379"/>
      <w:bookmarkStart w:id="1213" w:name="_Toc89426291"/>
      <w:bookmarkStart w:id="1214" w:name="_Toc94033171"/>
      <w:bookmarkStart w:id="1215" w:name="_Toc97037327"/>
      <w:bookmarkStart w:id="1216" w:name="_Toc97193111"/>
      <w:bookmarkStart w:id="1217" w:name="_Toc100953744"/>
      <w:bookmarkStart w:id="1218" w:name="_Toc104547395"/>
      <w:bookmarkStart w:id="1219" w:name="_Toc112939463"/>
      <w:bookmarkStart w:id="1220" w:name="_Toc114134844"/>
      <w:bookmarkStart w:id="1221" w:name="_Toc120682625"/>
      <w:r>
        <w:t>5.2.2.1</w:t>
      </w:r>
      <w:r>
        <w:tab/>
        <w:t>General</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1222" w:name="_Toc72784209"/>
      <w:bookmarkStart w:id="1223" w:name="_Toc73041755"/>
      <w:bookmarkStart w:id="1224" w:name="_Toc81244816"/>
      <w:bookmarkStart w:id="1225" w:name="_Toc88645380"/>
      <w:bookmarkStart w:id="1226" w:name="_Toc89426292"/>
      <w:bookmarkStart w:id="1227" w:name="_Toc94033172"/>
      <w:bookmarkStart w:id="1228" w:name="_Toc97037328"/>
      <w:bookmarkStart w:id="1229" w:name="_Toc97193112"/>
      <w:bookmarkStart w:id="1230" w:name="_Toc100953745"/>
      <w:bookmarkStart w:id="1231" w:name="_Toc104547396"/>
      <w:bookmarkStart w:id="1232" w:name="_Toc112939464"/>
      <w:bookmarkStart w:id="1233" w:name="_Toc114134845"/>
      <w:bookmarkStart w:id="1234" w:name="_Toc120682626"/>
      <w:r>
        <w:t>5.2.2.2</w:t>
      </w:r>
      <w:r>
        <w:tab/>
        <w:t>HTTP standard headers</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1C8F4D4A" w14:textId="77777777" w:rsidR="00345A8F" w:rsidRDefault="00D862C6">
      <w:pPr>
        <w:pStyle w:val="50"/>
        <w:rPr>
          <w:lang w:eastAsia="zh-CN"/>
        </w:rPr>
      </w:pPr>
      <w:bookmarkStart w:id="1235" w:name="_Toc72784210"/>
      <w:bookmarkStart w:id="1236" w:name="_Toc73041756"/>
      <w:bookmarkStart w:id="1237" w:name="_Toc81244817"/>
      <w:bookmarkStart w:id="1238" w:name="_Toc88645381"/>
      <w:bookmarkStart w:id="1239" w:name="_Toc89426293"/>
      <w:bookmarkStart w:id="1240" w:name="_Toc94033173"/>
      <w:bookmarkStart w:id="1241" w:name="_Toc97037329"/>
      <w:bookmarkStart w:id="1242" w:name="_Toc97193113"/>
      <w:bookmarkStart w:id="1243" w:name="_Toc100953746"/>
      <w:bookmarkStart w:id="1244" w:name="_Toc104547397"/>
      <w:bookmarkStart w:id="1245" w:name="_Toc112939465"/>
      <w:bookmarkStart w:id="1246" w:name="_Toc114134846"/>
      <w:bookmarkStart w:id="1247" w:name="_Toc120682627"/>
      <w:r>
        <w:t>5.2.2.2.1</w:t>
      </w:r>
      <w:r>
        <w:rPr>
          <w:rFonts w:hint="eastAsia"/>
          <w:lang w:eastAsia="zh-CN"/>
        </w:rPr>
        <w:tab/>
      </w:r>
      <w:r>
        <w:rPr>
          <w:lang w:eastAsia="zh-CN"/>
        </w:rPr>
        <w:t>General</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1248" w:name="_Toc72784211"/>
      <w:bookmarkStart w:id="1249" w:name="_Toc73041757"/>
      <w:bookmarkStart w:id="1250" w:name="_Toc81244818"/>
      <w:bookmarkStart w:id="1251" w:name="_Toc88645382"/>
      <w:bookmarkStart w:id="1252" w:name="_Toc89426294"/>
      <w:bookmarkStart w:id="1253" w:name="_Toc94033174"/>
      <w:bookmarkStart w:id="1254" w:name="_Toc97037330"/>
      <w:bookmarkStart w:id="1255" w:name="_Toc97193114"/>
      <w:bookmarkStart w:id="1256" w:name="_Toc100953747"/>
      <w:bookmarkStart w:id="1257" w:name="_Toc104547398"/>
      <w:bookmarkStart w:id="1258" w:name="_Toc112939466"/>
      <w:bookmarkStart w:id="1259" w:name="_Toc114134847"/>
      <w:bookmarkStart w:id="1260" w:name="_Toc120682628"/>
      <w:r>
        <w:t>5.2.2.2.2</w:t>
      </w:r>
      <w:r>
        <w:tab/>
        <w:t>Content type</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1261" w:name="_Toc72784212"/>
      <w:bookmarkStart w:id="1262" w:name="_Toc73041758"/>
      <w:bookmarkStart w:id="1263" w:name="_Toc81244819"/>
      <w:bookmarkStart w:id="1264" w:name="_Toc88645383"/>
      <w:bookmarkStart w:id="1265" w:name="_Toc89426295"/>
      <w:bookmarkStart w:id="1266" w:name="_Toc94033175"/>
      <w:bookmarkStart w:id="1267" w:name="_Toc97037331"/>
      <w:bookmarkStart w:id="1268" w:name="_Toc97193115"/>
      <w:bookmarkStart w:id="1269" w:name="_Toc100953748"/>
      <w:bookmarkStart w:id="1270" w:name="_Toc104547399"/>
      <w:bookmarkStart w:id="1271" w:name="_Toc112939467"/>
      <w:bookmarkStart w:id="1272" w:name="_Toc114134848"/>
      <w:bookmarkStart w:id="1273" w:name="_Toc120682629"/>
      <w:r>
        <w:t>5.2.2.3</w:t>
      </w:r>
      <w:r>
        <w:tab/>
        <w:t>HTTP custom headers</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1274" w:name="_Toc72784213"/>
      <w:bookmarkStart w:id="1275" w:name="_Toc73041759"/>
      <w:bookmarkStart w:id="1276" w:name="_Toc81244820"/>
      <w:bookmarkStart w:id="1277" w:name="_Toc88645384"/>
      <w:bookmarkStart w:id="1278" w:name="_Toc89426296"/>
      <w:bookmarkStart w:id="1279" w:name="_Toc94033176"/>
      <w:bookmarkStart w:id="1280" w:name="_Toc97037332"/>
      <w:bookmarkStart w:id="1281" w:name="_Toc97193116"/>
      <w:bookmarkStart w:id="1282" w:name="_Toc100953749"/>
      <w:bookmarkStart w:id="1283" w:name="_Toc104547400"/>
      <w:bookmarkStart w:id="1284" w:name="_Toc112939468"/>
      <w:bookmarkStart w:id="1285" w:name="_Toc114134849"/>
      <w:bookmarkStart w:id="1286" w:name="_Toc120682630"/>
      <w:r>
        <w:t>5.2.3</w:t>
      </w:r>
      <w:r>
        <w:tab/>
        <w:t>Resources</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30EE9FE9" w14:textId="59B47378" w:rsidR="005B4BD5" w:rsidRDefault="00D862C6" w:rsidP="005B4BD5">
      <w:pPr>
        <w:pStyle w:val="40"/>
      </w:pPr>
      <w:bookmarkStart w:id="1287" w:name="_Toc72784214"/>
      <w:bookmarkStart w:id="1288" w:name="_Toc73041760"/>
      <w:bookmarkStart w:id="1289" w:name="_Toc81244821"/>
      <w:bookmarkStart w:id="1290" w:name="_Toc88645385"/>
      <w:bookmarkStart w:id="1291" w:name="_Toc89426297"/>
      <w:bookmarkStart w:id="1292" w:name="_Toc94033177"/>
      <w:bookmarkStart w:id="1293" w:name="_Toc97037333"/>
      <w:bookmarkStart w:id="1294" w:name="_Toc97193117"/>
      <w:bookmarkStart w:id="1295" w:name="_Toc100953750"/>
      <w:bookmarkStart w:id="1296" w:name="_Toc104547401"/>
      <w:bookmarkStart w:id="1297" w:name="_Toc112939469"/>
      <w:bookmarkStart w:id="1298" w:name="_Toc114134850"/>
      <w:bookmarkStart w:id="1299" w:name="_Toc120682631"/>
      <w:r>
        <w:t>5.2.3.1</w:t>
      </w:r>
      <w:r>
        <w:tab/>
        <w:t>Overview</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lastRenderedPageBreak/>
        <w:t>Figure 5.2.3.1-1 depicts the resource URIs structure for the Nmfaf_3caDataManagement API.</w:t>
      </w:r>
    </w:p>
    <w:p w14:paraId="5AC3CBB2" w14:textId="221319F5" w:rsidR="00345A8F" w:rsidRDefault="005B4BD5">
      <w:pPr>
        <w:pStyle w:val="TH"/>
        <w:rPr>
          <w:lang w:val="en-US"/>
        </w:rPr>
      </w:pPr>
      <w:r>
        <w:object w:dxaOrig="6410" w:dyaOrig="1537" w14:anchorId="68627FF4">
          <v:shape id="_x0000_i1035" type="#_x0000_t75" style="width:318pt;height:76.15pt" o:ole="">
            <v:imagedata r:id="rId32" o:title=""/>
          </v:shape>
          <o:OLEObject Type="Embed" ProgID="Visio.Drawing.15" ShapeID="_x0000_i1035" DrawAspect="Content" ObjectID="_1731295477"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1300" w:name="_Toc97193118"/>
      <w:bookmarkStart w:id="1301" w:name="_Toc72784215"/>
      <w:bookmarkStart w:id="1302" w:name="_Toc73041761"/>
      <w:bookmarkStart w:id="1303" w:name="_Toc81244822"/>
      <w:bookmarkStart w:id="1304" w:name="_Toc88645386"/>
      <w:bookmarkStart w:id="1305" w:name="_Toc89426298"/>
      <w:bookmarkStart w:id="1306" w:name="_Toc94033178"/>
      <w:bookmarkStart w:id="1307" w:name="_Toc97037334"/>
      <w:bookmarkStart w:id="1308" w:name="_Toc100953751"/>
      <w:bookmarkStart w:id="1309" w:name="_Toc104547402"/>
      <w:bookmarkStart w:id="1310" w:name="_Toc112939470"/>
      <w:bookmarkStart w:id="1311" w:name="_Toc114134851"/>
      <w:bookmarkStart w:id="1312" w:name="_Toc120682632"/>
      <w:r>
        <w:t>5.2.3.2</w:t>
      </w:r>
      <w:r>
        <w:tab/>
        <w:t xml:space="preserve">Resource: </w:t>
      </w:r>
      <w:r w:rsidR="00171CBC">
        <w:t>MFAF Data or Analytics</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3C94BDDD" w14:textId="77777777" w:rsidR="00345A8F" w:rsidRDefault="00D862C6">
      <w:pPr>
        <w:pStyle w:val="50"/>
      </w:pPr>
      <w:bookmarkStart w:id="1313" w:name="_Toc72784216"/>
      <w:bookmarkStart w:id="1314" w:name="_Toc73041762"/>
      <w:bookmarkStart w:id="1315" w:name="_Toc81244823"/>
      <w:bookmarkStart w:id="1316" w:name="_Toc88645387"/>
      <w:bookmarkStart w:id="1317" w:name="_Toc89426299"/>
      <w:bookmarkStart w:id="1318" w:name="_Toc94033179"/>
      <w:bookmarkStart w:id="1319" w:name="_Toc97037335"/>
      <w:bookmarkStart w:id="1320" w:name="_Toc97193119"/>
      <w:bookmarkStart w:id="1321" w:name="_Toc100953752"/>
      <w:bookmarkStart w:id="1322" w:name="_Toc104547403"/>
      <w:bookmarkStart w:id="1323" w:name="_Toc112939471"/>
      <w:bookmarkStart w:id="1324" w:name="_Toc114134852"/>
      <w:bookmarkStart w:id="1325" w:name="_Toc120682633"/>
      <w:r>
        <w:t>5.2.3.2.1</w:t>
      </w:r>
      <w:r>
        <w:tab/>
        <w:t>Description</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30731F79" w14:textId="77777777" w:rsidR="00345A8F" w:rsidRDefault="00D862C6" w:rsidP="008C1A13">
      <w:pPr>
        <w:pStyle w:val="50"/>
      </w:pPr>
      <w:bookmarkStart w:id="1326" w:name="_Toc72784217"/>
      <w:bookmarkStart w:id="1327" w:name="_Toc73041763"/>
      <w:bookmarkStart w:id="1328" w:name="_Toc81244824"/>
      <w:bookmarkStart w:id="1329" w:name="_Toc88645388"/>
      <w:bookmarkStart w:id="1330" w:name="_Toc89426300"/>
      <w:bookmarkStart w:id="1331" w:name="_Toc94033180"/>
      <w:bookmarkStart w:id="1332" w:name="_Toc97037336"/>
      <w:bookmarkStart w:id="1333" w:name="_Toc97193120"/>
      <w:bookmarkStart w:id="1334" w:name="_Toc100953753"/>
      <w:bookmarkStart w:id="1335" w:name="_Toc104547404"/>
      <w:bookmarkStart w:id="1336" w:name="_Toc112939472"/>
      <w:bookmarkStart w:id="1337" w:name="_Toc114134853"/>
      <w:bookmarkStart w:id="1338" w:name="_Toc120682634"/>
      <w:r>
        <w:t>5.2.3.2.2</w:t>
      </w:r>
      <w:r>
        <w:tab/>
        <w:t>Resource Definition</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1339" w:name="_Toc72784218"/>
      <w:bookmarkStart w:id="1340" w:name="_Toc73041764"/>
      <w:bookmarkStart w:id="1341" w:name="_Toc81244825"/>
      <w:bookmarkStart w:id="1342" w:name="_Toc88645389"/>
      <w:bookmarkStart w:id="1343" w:name="_Toc89426301"/>
      <w:bookmarkStart w:id="1344" w:name="_Toc94033181"/>
      <w:bookmarkStart w:id="1345" w:name="_Toc97037337"/>
      <w:bookmarkStart w:id="1346" w:name="_Toc97193121"/>
      <w:bookmarkStart w:id="1347" w:name="_Toc100953754"/>
      <w:bookmarkStart w:id="1348" w:name="_Toc104547405"/>
      <w:bookmarkStart w:id="1349" w:name="_Toc112939473"/>
      <w:bookmarkStart w:id="1350" w:name="_Toc114134854"/>
      <w:bookmarkStart w:id="1351" w:name="_Toc120682635"/>
      <w:r>
        <w:t>5.2.3.2.3</w:t>
      </w:r>
      <w:r>
        <w:tab/>
        <w:t>Resource Standard Methods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3549C62D" w14:textId="2BF54A66" w:rsidR="00345A8F" w:rsidRDefault="00D862C6">
      <w:pPr>
        <w:pStyle w:val="6"/>
      </w:pPr>
      <w:bookmarkStart w:id="1352" w:name="_Toc72784219"/>
      <w:bookmarkStart w:id="1353" w:name="_Toc73041765"/>
      <w:bookmarkStart w:id="1354" w:name="_Toc81244826"/>
      <w:bookmarkStart w:id="1355" w:name="_Toc88645390"/>
      <w:bookmarkStart w:id="1356" w:name="_Toc89426302"/>
      <w:bookmarkStart w:id="1357" w:name="_Toc94033182"/>
      <w:bookmarkStart w:id="1358" w:name="_Toc97037338"/>
      <w:bookmarkStart w:id="1359" w:name="_Toc97193122"/>
      <w:bookmarkStart w:id="1360" w:name="_Toc100953755"/>
      <w:bookmarkStart w:id="1361" w:name="_Toc104547406"/>
      <w:bookmarkStart w:id="1362" w:name="_Toc112939474"/>
      <w:bookmarkStart w:id="1363" w:name="_Toc114134855"/>
      <w:bookmarkStart w:id="1364" w:name="_Toc120682636"/>
      <w:r>
        <w:t>5.2.3.2.3.1</w:t>
      </w:r>
      <w:r>
        <w:tab/>
      </w:r>
      <w:bookmarkEnd w:id="1352"/>
      <w:bookmarkEnd w:id="1353"/>
      <w:bookmarkEnd w:id="1354"/>
      <w:bookmarkEnd w:id="1355"/>
      <w:bookmarkEnd w:id="1356"/>
      <w:bookmarkEnd w:id="1357"/>
      <w:r w:rsidR="00171CBC">
        <w:t>POST</w:t>
      </w:r>
      <w:bookmarkEnd w:id="1358"/>
      <w:bookmarkEnd w:id="1359"/>
      <w:bookmarkEnd w:id="1360"/>
      <w:bookmarkEnd w:id="1361"/>
      <w:bookmarkEnd w:id="1362"/>
      <w:bookmarkEnd w:id="1363"/>
      <w:bookmarkEnd w:id="1364"/>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1365" w:name="_Toc72784228"/>
      <w:bookmarkStart w:id="1366" w:name="_Toc73041774"/>
      <w:bookmarkStart w:id="1367" w:name="_Toc81244835"/>
      <w:bookmarkStart w:id="1368" w:name="_Toc88645399"/>
      <w:bookmarkStart w:id="1369" w:name="_Toc89426311"/>
      <w:bookmarkStart w:id="1370" w:name="_Toc94033191"/>
      <w:bookmarkStart w:id="1371" w:name="_Toc97037339"/>
      <w:bookmarkStart w:id="1372" w:name="_Toc97193123"/>
      <w:bookmarkStart w:id="1373" w:name="_Toc100953756"/>
      <w:bookmarkStart w:id="1374" w:name="_Toc104547407"/>
      <w:bookmarkStart w:id="1375" w:name="_Toc112939475"/>
      <w:bookmarkStart w:id="1376" w:name="_Toc114134856"/>
      <w:bookmarkStart w:id="1377" w:name="_Toc120682637"/>
      <w:r>
        <w:t>5.2.4</w:t>
      </w:r>
      <w:r>
        <w:tab/>
        <w:t>Custom Operations without associated resources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1378" w:name="_Toc72784234"/>
      <w:bookmarkStart w:id="1379" w:name="_Toc73041780"/>
      <w:bookmarkStart w:id="1380" w:name="_Toc81244841"/>
      <w:bookmarkStart w:id="1381" w:name="_Toc88645405"/>
      <w:bookmarkStart w:id="1382" w:name="_Toc89426317"/>
      <w:bookmarkStart w:id="1383" w:name="_Toc94033197"/>
      <w:bookmarkStart w:id="1384" w:name="_Toc97037340"/>
      <w:bookmarkStart w:id="1385" w:name="_Toc97193124"/>
      <w:bookmarkStart w:id="1386" w:name="_Toc100953757"/>
      <w:bookmarkStart w:id="1387" w:name="_Toc104547408"/>
      <w:bookmarkStart w:id="1388" w:name="_Toc112939476"/>
      <w:bookmarkStart w:id="1389" w:name="_Toc114134857"/>
      <w:bookmarkStart w:id="1390" w:name="_Toc120682638"/>
      <w:r>
        <w:t>5.2.5</w:t>
      </w:r>
      <w:r>
        <w:tab/>
        <w:t>Notifications</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127D937F" w14:textId="77777777" w:rsidR="00345A8F" w:rsidRDefault="00D862C6">
      <w:pPr>
        <w:pStyle w:val="40"/>
      </w:pPr>
      <w:bookmarkStart w:id="1391" w:name="_Toc72784235"/>
      <w:bookmarkStart w:id="1392" w:name="_Toc73041781"/>
      <w:bookmarkStart w:id="1393" w:name="_Toc81244842"/>
      <w:bookmarkStart w:id="1394" w:name="_Toc88645406"/>
      <w:bookmarkStart w:id="1395" w:name="_Toc89426318"/>
      <w:bookmarkStart w:id="1396" w:name="_Toc94033198"/>
      <w:bookmarkStart w:id="1397" w:name="_Toc97037341"/>
      <w:bookmarkStart w:id="1398" w:name="_Toc97193125"/>
      <w:bookmarkStart w:id="1399" w:name="_Toc100953758"/>
      <w:bookmarkStart w:id="1400" w:name="_Toc104547409"/>
      <w:bookmarkStart w:id="1401" w:name="_Toc112939477"/>
      <w:bookmarkStart w:id="1402" w:name="_Toc114134858"/>
      <w:bookmarkStart w:id="1403" w:name="_Toc120682639"/>
      <w:r>
        <w:t>5.2.5.1</w:t>
      </w:r>
      <w:r>
        <w:tab/>
        <w:t>General</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1404" w:name="_Toc88645407"/>
      <w:bookmarkStart w:id="1405" w:name="_Toc72784236"/>
      <w:bookmarkStart w:id="1406" w:name="_Toc73041782"/>
      <w:bookmarkStart w:id="1407" w:name="_Toc81244843"/>
      <w:bookmarkStart w:id="1408" w:name="_Toc89426319"/>
      <w:bookmarkStart w:id="1409" w:name="_Toc94033199"/>
      <w:bookmarkStart w:id="1410" w:name="_Toc97037342"/>
      <w:bookmarkStart w:id="1411" w:name="_Toc97193126"/>
      <w:bookmarkStart w:id="1412" w:name="_Toc100953759"/>
      <w:bookmarkStart w:id="1413" w:name="_Toc104547410"/>
      <w:bookmarkStart w:id="1414" w:name="_Toc112939478"/>
      <w:bookmarkStart w:id="1415" w:name="_Toc114134859"/>
      <w:bookmarkStart w:id="1416" w:name="_Toc120682640"/>
      <w:r>
        <w:t>5.2.5.2</w:t>
      </w:r>
      <w:r>
        <w:tab/>
      </w:r>
      <w:r w:rsidR="00EF7E8D">
        <w:rPr>
          <w:lang w:eastAsia="ja-JP"/>
        </w:rPr>
        <w:t>MFAF Notification</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2662C52A" w14:textId="77777777" w:rsidR="00345A8F" w:rsidRDefault="00D862C6">
      <w:pPr>
        <w:pStyle w:val="50"/>
        <w:rPr>
          <w:noProof/>
        </w:rPr>
      </w:pPr>
      <w:bookmarkStart w:id="1417" w:name="_Toc72784237"/>
      <w:bookmarkStart w:id="1418" w:name="_Toc73041783"/>
      <w:bookmarkStart w:id="1419" w:name="_Toc81244844"/>
      <w:bookmarkStart w:id="1420" w:name="_Toc88645408"/>
      <w:bookmarkStart w:id="1421" w:name="_Toc89426320"/>
      <w:bookmarkStart w:id="1422" w:name="_Toc94033200"/>
      <w:bookmarkStart w:id="1423" w:name="_Toc97037343"/>
      <w:bookmarkStart w:id="1424" w:name="_Toc97193127"/>
      <w:bookmarkStart w:id="1425" w:name="_Toc100953760"/>
      <w:bookmarkStart w:id="1426" w:name="_Toc104547411"/>
      <w:bookmarkStart w:id="1427" w:name="_Toc112939479"/>
      <w:bookmarkStart w:id="1428" w:name="_Toc114134860"/>
      <w:bookmarkStart w:id="1429" w:name="_Toc120682641"/>
      <w:r>
        <w:t>5.2.5.2</w:t>
      </w:r>
      <w:r>
        <w:rPr>
          <w:noProof/>
        </w:rPr>
        <w:t>.1</w:t>
      </w:r>
      <w:r>
        <w:rPr>
          <w:noProof/>
        </w:rPr>
        <w:tab/>
        <w:t>Description</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1430" w:name="_Toc72784238"/>
      <w:bookmarkStart w:id="1431" w:name="_Toc73041784"/>
      <w:bookmarkStart w:id="1432" w:name="_Toc81244845"/>
      <w:bookmarkStart w:id="1433" w:name="_Toc88645409"/>
      <w:bookmarkStart w:id="1434" w:name="_Toc89426321"/>
      <w:bookmarkStart w:id="1435" w:name="_Toc94033201"/>
      <w:bookmarkStart w:id="1436" w:name="_Toc97037344"/>
      <w:bookmarkStart w:id="1437" w:name="_Toc97193128"/>
      <w:bookmarkStart w:id="1438" w:name="_Toc100953761"/>
      <w:bookmarkStart w:id="1439" w:name="_Toc104547412"/>
      <w:bookmarkStart w:id="1440" w:name="_Toc112939480"/>
      <w:bookmarkStart w:id="1441" w:name="_Toc114134861"/>
      <w:bookmarkStart w:id="1442" w:name="_Toc120682642"/>
      <w:r>
        <w:t>5.2.5.2</w:t>
      </w:r>
      <w:r>
        <w:rPr>
          <w:noProof/>
        </w:rPr>
        <w:t>.2</w:t>
      </w:r>
      <w:r>
        <w:rPr>
          <w:noProof/>
        </w:rPr>
        <w:tab/>
        <w:t>Target URI</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lastRenderedPageBreak/>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1443" w:name="_Toc72784239"/>
      <w:bookmarkStart w:id="1444" w:name="_Toc73041785"/>
      <w:bookmarkStart w:id="1445" w:name="_Toc81244846"/>
      <w:bookmarkStart w:id="1446" w:name="_Toc88645410"/>
      <w:bookmarkStart w:id="1447" w:name="_Toc89426322"/>
      <w:bookmarkStart w:id="1448" w:name="_Toc94033202"/>
      <w:bookmarkStart w:id="1449" w:name="_Toc97037345"/>
      <w:bookmarkStart w:id="1450" w:name="_Toc97193129"/>
      <w:bookmarkStart w:id="1451" w:name="_Toc100953762"/>
      <w:bookmarkStart w:id="1452" w:name="_Toc104547413"/>
      <w:bookmarkStart w:id="1453" w:name="_Toc112939481"/>
      <w:bookmarkStart w:id="1454" w:name="_Toc114134862"/>
      <w:bookmarkStart w:id="1455" w:name="_Toc120682643"/>
      <w:r>
        <w:t>5.2.5.2</w:t>
      </w:r>
      <w:r>
        <w:rPr>
          <w:noProof/>
        </w:rPr>
        <w:t>.3</w:t>
      </w:r>
      <w:r>
        <w:rPr>
          <w:noProof/>
        </w:rPr>
        <w:tab/>
        <w:t>Standard Methods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0968FC14" w14:textId="77777777" w:rsidR="00345A8F" w:rsidRDefault="00D862C6">
      <w:pPr>
        <w:pStyle w:val="6"/>
        <w:rPr>
          <w:noProof/>
        </w:rPr>
      </w:pPr>
      <w:bookmarkStart w:id="1456" w:name="_Toc72784240"/>
      <w:bookmarkStart w:id="1457" w:name="_Toc73041786"/>
      <w:bookmarkStart w:id="1458" w:name="_Toc81244847"/>
      <w:bookmarkStart w:id="1459" w:name="_Toc88645411"/>
      <w:bookmarkStart w:id="1460" w:name="_Toc89426323"/>
      <w:bookmarkStart w:id="1461" w:name="_Toc94033203"/>
      <w:bookmarkStart w:id="1462" w:name="_Toc97037346"/>
      <w:bookmarkStart w:id="1463" w:name="_Toc97193130"/>
      <w:bookmarkStart w:id="1464" w:name="_Toc100953763"/>
      <w:bookmarkStart w:id="1465" w:name="_Toc104547414"/>
      <w:bookmarkStart w:id="1466" w:name="_Toc112939482"/>
      <w:bookmarkStart w:id="1467" w:name="_Toc114134863"/>
      <w:bookmarkStart w:id="1468" w:name="_Toc120682644"/>
      <w:r>
        <w:t>5.2.5.2.3</w:t>
      </w:r>
      <w:r>
        <w:rPr>
          <w:noProof/>
        </w:rPr>
        <w:t>.1</w:t>
      </w:r>
      <w:r>
        <w:rPr>
          <w:noProof/>
        </w:rPr>
        <w:tab/>
        <w:t>POST</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2AAC166A" w14:textId="60B07C2A" w:rsidR="007764A1" w:rsidRDefault="007764A1" w:rsidP="007764A1">
      <w:pPr>
        <w:rPr>
          <w:noProof/>
        </w:rPr>
      </w:pPr>
      <w:bookmarkStart w:id="1469" w:name="_Toc97037347"/>
      <w:bookmarkStart w:id="1470" w:name="_Toc97193131"/>
      <w:bookmarkStart w:id="1471" w:name="_Toc100953764"/>
      <w:bookmarkStart w:id="1472"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6739E210"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32A2692A"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1BA93292"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4505DB5D"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1473" w:name="_Toc112939483"/>
      <w:bookmarkStart w:id="1474" w:name="_Toc114134864"/>
      <w:bookmarkStart w:id="1475" w:name="_Toc120682645"/>
      <w:r>
        <w:lastRenderedPageBreak/>
        <w:t>5.2.5.3</w:t>
      </w:r>
      <w:r>
        <w:tab/>
      </w:r>
      <w:r w:rsidR="0006338A">
        <w:rPr>
          <w:rFonts w:eastAsia="Times New Roman"/>
          <w:noProof/>
        </w:rPr>
        <w:t>Fetch</w:t>
      </w:r>
      <w:r>
        <w:rPr>
          <w:rFonts w:eastAsia="Times New Roman"/>
          <w:noProof/>
        </w:rPr>
        <w:t xml:space="preserve"> Notification</w:t>
      </w:r>
      <w:bookmarkEnd w:id="1469"/>
      <w:bookmarkEnd w:id="1470"/>
      <w:bookmarkEnd w:id="1471"/>
      <w:bookmarkEnd w:id="1472"/>
      <w:bookmarkEnd w:id="1473"/>
      <w:bookmarkEnd w:id="1474"/>
      <w:bookmarkEnd w:id="1475"/>
    </w:p>
    <w:p w14:paraId="2DC50027" w14:textId="77777777" w:rsidR="00171CBC" w:rsidRDefault="00171CBC" w:rsidP="00171CBC">
      <w:pPr>
        <w:pStyle w:val="50"/>
        <w:rPr>
          <w:noProof/>
        </w:rPr>
      </w:pPr>
      <w:bookmarkStart w:id="1476" w:name="_Toc97037348"/>
      <w:bookmarkStart w:id="1477" w:name="_Toc97193132"/>
      <w:bookmarkStart w:id="1478" w:name="_Toc100953765"/>
      <w:bookmarkStart w:id="1479" w:name="_Toc104547416"/>
      <w:bookmarkStart w:id="1480" w:name="_Toc112939484"/>
      <w:bookmarkStart w:id="1481" w:name="_Toc114134865"/>
      <w:bookmarkStart w:id="1482" w:name="_Toc120682646"/>
      <w:r>
        <w:t>5.2.5.3</w:t>
      </w:r>
      <w:r>
        <w:rPr>
          <w:noProof/>
        </w:rPr>
        <w:t>.1</w:t>
      </w:r>
      <w:r>
        <w:rPr>
          <w:noProof/>
        </w:rPr>
        <w:tab/>
        <w:t>Description</w:t>
      </w:r>
      <w:bookmarkEnd w:id="1476"/>
      <w:bookmarkEnd w:id="1477"/>
      <w:bookmarkEnd w:id="1478"/>
      <w:bookmarkEnd w:id="1479"/>
      <w:bookmarkEnd w:id="1480"/>
      <w:bookmarkEnd w:id="1481"/>
      <w:bookmarkEnd w:id="1482"/>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1483" w:name="_Toc97037349"/>
      <w:bookmarkStart w:id="1484" w:name="_Toc97193133"/>
      <w:bookmarkStart w:id="1485" w:name="_Toc100953766"/>
      <w:bookmarkStart w:id="1486" w:name="_Toc104547417"/>
      <w:bookmarkStart w:id="1487" w:name="_Toc112939485"/>
      <w:bookmarkStart w:id="1488" w:name="_Toc114134866"/>
      <w:bookmarkStart w:id="1489" w:name="_Toc120682647"/>
      <w:r>
        <w:t>5.2.5.3</w:t>
      </w:r>
      <w:r>
        <w:rPr>
          <w:noProof/>
        </w:rPr>
        <w:t>.2</w:t>
      </w:r>
      <w:r>
        <w:rPr>
          <w:noProof/>
        </w:rPr>
        <w:tab/>
        <w:t>Target URI</w:t>
      </w:r>
      <w:bookmarkEnd w:id="1483"/>
      <w:bookmarkEnd w:id="1484"/>
      <w:bookmarkEnd w:id="1485"/>
      <w:bookmarkEnd w:id="1486"/>
      <w:bookmarkEnd w:id="1487"/>
      <w:bookmarkEnd w:id="1488"/>
      <w:bookmarkEnd w:id="1489"/>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1490" w:name="_Toc83230072"/>
      <w:bookmarkStart w:id="1491" w:name="_Toc66277780"/>
      <w:bookmarkStart w:id="1492" w:name="_Toc56672222"/>
      <w:bookmarkStart w:id="1493" w:name="_Toc51761292"/>
      <w:bookmarkStart w:id="1494" w:name="_Toc50023802"/>
      <w:bookmarkStart w:id="1495" w:name="_Toc49935456"/>
      <w:bookmarkStart w:id="1496" w:name="_Toc45132989"/>
      <w:bookmarkStart w:id="1497" w:name="_Toc43298212"/>
      <w:bookmarkStart w:id="1498" w:name="_Toc39063154"/>
      <w:bookmarkStart w:id="1499" w:name="_Toc36037720"/>
      <w:bookmarkStart w:id="1500" w:name="_Toc34210695"/>
      <w:bookmarkStart w:id="1501" w:name="_Toc28011579"/>
      <w:bookmarkStart w:id="1502" w:name="_Toc97037350"/>
      <w:bookmarkStart w:id="1503" w:name="_Toc97193134"/>
      <w:bookmarkStart w:id="1504" w:name="_Toc100953767"/>
      <w:bookmarkStart w:id="1505" w:name="_Toc104547418"/>
      <w:bookmarkStart w:id="1506" w:name="_Toc112939486"/>
      <w:bookmarkStart w:id="1507" w:name="_Toc114134867"/>
      <w:bookmarkStart w:id="1508" w:name="_Toc120682648"/>
      <w:r>
        <w:rPr>
          <w:noProof/>
        </w:rPr>
        <w:t>5.2.5.3.3</w:t>
      </w:r>
      <w:r>
        <w:rPr>
          <w:noProof/>
        </w:rPr>
        <w:tab/>
        <w:t>Standard Methods</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79F42D90" w14:textId="77777777" w:rsidR="00171CBC" w:rsidRDefault="00171CBC" w:rsidP="00171CBC">
      <w:pPr>
        <w:pStyle w:val="6"/>
      </w:pPr>
      <w:bookmarkStart w:id="1509" w:name="_Toc97037351"/>
      <w:bookmarkStart w:id="1510" w:name="_Toc97193135"/>
      <w:bookmarkStart w:id="1511" w:name="_Toc100953768"/>
      <w:bookmarkStart w:id="1512" w:name="_Toc104547419"/>
      <w:bookmarkStart w:id="1513" w:name="_Toc112939487"/>
      <w:bookmarkStart w:id="1514" w:name="_Toc114134868"/>
      <w:bookmarkStart w:id="1515" w:name="_Toc120682649"/>
      <w:r>
        <w:t>5.2.5.3.3.1</w:t>
      </w:r>
      <w:r>
        <w:tab/>
        <w:t>POST</w:t>
      </w:r>
      <w:bookmarkEnd w:id="1509"/>
      <w:bookmarkEnd w:id="1510"/>
      <w:bookmarkEnd w:id="1511"/>
      <w:bookmarkEnd w:id="1512"/>
      <w:bookmarkEnd w:id="1513"/>
      <w:bookmarkEnd w:id="1514"/>
      <w:bookmarkEnd w:id="1515"/>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lastRenderedPageBreak/>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1516" w:name="_Toc72784242"/>
      <w:bookmarkStart w:id="1517" w:name="_Toc73041788"/>
      <w:bookmarkStart w:id="1518" w:name="_Toc81244849"/>
      <w:bookmarkStart w:id="1519" w:name="_Toc88645413"/>
      <w:bookmarkStart w:id="1520" w:name="_Toc89426325"/>
      <w:bookmarkStart w:id="1521" w:name="_Toc94033204"/>
      <w:bookmarkStart w:id="1522" w:name="_Toc97037352"/>
      <w:bookmarkStart w:id="1523" w:name="_Toc97193136"/>
      <w:bookmarkStart w:id="1524" w:name="_Toc100953769"/>
      <w:bookmarkStart w:id="1525" w:name="_Toc104547420"/>
      <w:bookmarkStart w:id="1526" w:name="_Toc112939488"/>
      <w:bookmarkStart w:id="1527" w:name="_Toc114134869"/>
      <w:bookmarkStart w:id="1528" w:name="_Toc120682650"/>
      <w:r>
        <w:t>5.2.6</w:t>
      </w:r>
      <w:r>
        <w:tab/>
        <w:t>Data Model</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1C0DB856" w14:textId="77777777" w:rsidR="00345A8F" w:rsidRDefault="00D862C6">
      <w:pPr>
        <w:pStyle w:val="40"/>
      </w:pPr>
      <w:bookmarkStart w:id="1529" w:name="_Toc72784243"/>
      <w:bookmarkStart w:id="1530" w:name="_Toc73041789"/>
      <w:bookmarkStart w:id="1531" w:name="_Toc81244850"/>
      <w:bookmarkStart w:id="1532" w:name="_Toc88645414"/>
      <w:bookmarkStart w:id="1533" w:name="_Toc89426326"/>
      <w:bookmarkStart w:id="1534" w:name="_Toc94033205"/>
      <w:bookmarkStart w:id="1535" w:name="_Toc97037353"/>
      <w:bookmarkStart w:id="1536" w:name="_Toc97193137"/>
      <w:bookmarkStart w:id="1537" w:name="_Toc100953770"/>
      <w:bookmarkStart w:id="1538" w:name="_Toc104547421"/>
      <w:bookmarkStart w:id="1539" w:name="_Toc112939489"/>
      <w:bookmarkStart w:id="1540" w:name="_Toc114134870"/>
      <w:bookmarkStart w:id="1541" w:name="_Toc120682651"/>
      <w:r>
        <w:t>5.2.6.1</w:t>
      </w:r>
      <w:r>
        <w:tab/>
        <w:t>General</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1542" w:name="_Toc72784244"/>
      <w:bookmarkStart w:id="1543" w:name="_Toc73041790"/>
      <w:bookmarkStart w:id="1544" w:name="_Toc81244851"/>
      <w:bookmarkStart w:id="1545" w:name="_Toc88645415"/>
      <w:bookmarkStart w:id="1546" w:name="_Toc89426327"/>
      <w:bookmarkStart w:id="1547" w:name="_Toc94033206"/>
      <w:bookmarkStart w:id="1548" w:name="_Toc97037354"/>
      <w:bookmarkStart w:id="1549" w:name="_Toc97193138"/>
      <w:bookmarkStart w:id="1550" w:name="_Toc100953771"/>
      <w:bookmarkStart w:id="1551" w:name="_Toc104547422"/>
      <w:bookmarkStart w:id="1552" w:name="_Toc112939490"/>
      <w:bookmarkStart w:id="1553" w:name="_Toc114134871"/>
      <w:bookmarkStart w:id="1554" w:name="_Toc120682652"/>
      <w:r>
        <w:rPr>
          <w:lang w:val="en-US"/>
        </w:rPr>
        <w:t>5.2.6.2</w:t>
      </w:r>
      <w:r>
        <w:rPr>
          <w:lang w:val="en-US"/>
        </w:rPr>
        <w:tab/>
        <w:t>Structured data types</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0D542693" w14:textId="77777777" w:rsidR="00345A8F" w:rsidRDefault="00D862C6">
      <w:pPr>
        <w:pStyle w:val="50"/>
      </w:pPr>
      <w:bookmarkStart w:id="1555" w:name="_Toc72784245"/>
      <w:bookmarkStart w:id="1556" w:name="_Toc73041791"/>
      <w:bookmarkStart w:id="1557" w:name="_Toc81244852"/>
      <w:bookmarkStart w:id="1558" w:name="_Toc88645416"/>
      <w:bookmarkStart w:id="1559" w:name="_Toc89426328"/>
      <w:bookmarkStart w:id="1560" w:name="_Toc94033207"/>
      <w:bookmarkStart w:id="1561" w:name="_Toc97037355"/>
      <w:bookmarkStart w:id="1562" w:name="_Toc97193139"/>
      <w:bookmarkStart w:id="1563" w:name="_Toc100953772"/>
      <w:bookmarkStart w:id="1564" w:name="_Toc104547423"/>
      <w:bookmarkStart w:id="1565" w:name="_Toc112939491"/>
      <w:bookmarkStart w:id="1566" w:name="_Toc114134872"/>
      <w:bookmarkStart w:id="1567" w:name="_Toc120682653"/>
      <w:r>
        <w:t>5.2.6.2.1</w:t>
      </w:r>
      <w:r>
        <w:tab/>
        <w:t>Introduction</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1568" w:name="_Toc97193140"/>
      <w:bookmarkStart w:id="1569" w:name="_Toc72784246"/>
      <w:bookmarkStart w:id="1570" w:name="_Toc73041792"/>
      <w:bookmarkStart w:id="1571" w:name="_Toc81244853"/>
      <w:bookmarkStart w:id="1572" w:name="_Toc88645417"/>
      <w:bookmarkStart w:id="1573" w:name="_Toc89426329"/>
      <w:bookmarkStart w:id="1574" w:name="_Toc94033208"/>
      <w:bookmarkStart w:id="1575" w:name="_Toc97037356"/>
      <w:bookmarkStart w:id="1576" w:name="_Toc100953773"/>
      <w:bookmarkStart w:id="1577" w:name="_Toc104547424"/>
      <w:bookmarkStart w:id="1578" w:name="_Toc112939492"/>
      <w:bookmarkStart w:id="1579" w:name="_Toc114134873"/>
      <w:bookmarkStart w:id="1580" w:name="_Toc120682654"/>
      <w:r>
        <w:lastRenderedPageBreak/>
        <w:t>5.2.6.2.2</w:t>
      </w:r>
      <w:r>
        <w:tab/>
        <w:t xml:space="preserve">Type: </w:t>
      </w:r>
      <w:r w:rsidR="00171CBC">
        <w:rPr>
          <w:noProof/>
        </w:rPr>
        <w:t>NmfafDataRetrievalNotification</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1581" w:name="_Hlk96706583"/>
            <w:r>
              <w:t>NmfafDataAnaNotification</w:t>
            </w:r>
            <w:bookmarkEnd w:id="1581"/>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1582" w:name="_Hlk96682415"/>
            <w:r>
              <w:rPr>
                <w:lang w:eastAsia="ja-JP"/>
              </w:rPr>
              <w:t>fetchInstruction</w:t>
            </w:r>
            <w:bookmarkEnd w:id="1582"/>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1583" w:name="_Toc97193141"/>
      <w:bookmarkStart w:id="1584" w:name="_Toc72784247"/>
      <w:bookmarkStart w:id="1585" w:name="_Toc73041793"/>
      <w:bookmarkStart w:id="1586" w:name="_Toc81244854"/>
      <w:bookmarkStart w:id="1587" w:name="_Toc88645418"/>
      <w:bookmarkStart w:id="1588" w:name="_Toc89426330"/>
      <w:bookmarkStart w:id="1589" w:name="_Toc94033209"/>
      <w:bookmarkStart w:id="1590" w:name="_Toc97037357"/>
      <w:bookmarkStart w:id="1591" w:name="_Toc100953774"/>
      <w:bookmarkStart w:id="1592" w:name="_Toc104547425"/>
      <w:bookmarkStart w:id="1593" w:name="_Toc112939493"/>
      <w:bookmarkStart w:id="1594" w:name="_Toc114134874"/>
      <w:bookmarkStart w:id="1595" w:name="_Toc120682655"/>
      <w:r>
        <w:t>5.2.6.2.3</w:t>
      </w:r>
      <w:r>
        <w:tab/>
        <w:t xml:space="preserve">Type: </w:t>
      </w:r>
      <w:r w:rsidR="00171CBC">
        <w:rPr>
          <w:rFonts w:hint="eastAsia"/>
        </w:rPr>
        <w:t>F</w:t>
      </w:r>
      <w:r w:rsidR="00171CBC">
        <w:t>etchInstruction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1596" w:name="_Hlk96542976"/>
            <w:r>
              <w:t>fetchUri</w:t>
            </w:r>
            <w:bookmarkEnd w:id="1596"/>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1597" w:name="_Toc97037358"/>
      <w:bookmarkStart w:id="1598" w:name="_Toc97193142"/>
      <w:bookmarkStart w:id="1599" w:name="_Toc100953775"/>
      <w:bookmarkStart w:id="1600" w:name="_Toc104547426"/>
      <w:bookmarkStart w:id="1601" w:name="_Toc112939494"/>
      <w:bookmarkStart w:id="1602" w:name="_Toc114134875"/>
      <w:bookmarkStart w:id="1603" w:name="_Toc120682656"/>
      <w:r>
        <w:t>5.2.6.2.4</w:t>
      </w:r>
      <w:r>
        <w:tab/>
        <w:t>Type: NmfafDataAnaNotification</w:t>
      </w:r>
      <w:bookmarkEnd w:id="1597"/>
      <w:bookmarkEnd w:id="1598"/>
      <w:bookmarkEnd w:id="1599"/>
      <w:bookmarkEnd w:id="1600"/>
      <w:bookmarkEnd w:id="1601"/>
      <w:bookmarkEnd w:id="1602"/>
      <w:bookmarkEnd w:id="1603"/>
    </w:p>
    <w:p w14:paraId="74834633" w14:textId="77777777" w:rsidR="00DF5DA5" w:rsidRDefault="00DF5DA5" w:rsidP="00DF5DA5">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5DA5" w14:paraId="5DC13823" w14:textId="77777777" w:rsidTr="0035741C">
        <w:trPr>
          <w:jc w:val="center"/>
        </w:trPr>
        <w:tc>
          <w:tcPr>
            <w:tcW w:w="1701" w:type="dxa"/>
            <w:shd w:val="clear" w:color="auto" w:fill="C0C0C0"/>
            <w:hideMark/>
          </w:tcPr>
          <w:p w14:paraId="6B28FC19" w14:textId="77777777" w:rsidR="00DF5DA5" w:rsidRDefault="00DF5DA5" w:rsidP="0035741C">
            <w:pPr>
              <w:pStyle w:val="TAH"/>
            </w:pPr>
            <w:r>
              <w:t>Attribute name</w:t>
            </w:r>
          </w:p>
        </w:tc>
        <w:tc>
          <w:tcPr>
            <w:tcW w:w="1444" w:type="dxa"/>
            <w:shd w:val="clear" w:color="auto" w:fill="C0C0C0"/>
            <w:hideMark/>
          </w:tcPr>
          <w:p w14:paraId="1E5C48BD" w14:textId="77777777" w:rsidR="00DF5DA5" w:rsidRDefault="00DF5DA5" w:rsidP="0035741C">
            <w:pPr>
              <w:pStyle w:val="TAH"/>
            </w:pPr>
            <w:r>
              <w:t>Data type</w:t>
            </w:r>
          </w:p>
        </w:tc>
        <w:tc>
          <w:tcPr>
            <w:tcW w:w="425" w:type="dxa"/>
            <w:shd w:val="clear" w:color="auto" w:fill="C0C0C0"/>
            <w:hideMark/>
          </w:tcPr>
          <w:p w14:paraId="555F45AA" w14:textId="77777777" w:rsidR="00DF5DA5" w:rsidRDefault="00DF5DA5" w:rsidP="0035741C">
            <w:pPr>
              <w:pStyle w:val="TAH"/>
            </w:pPr>
            <w:r>
              <w:t>P</w:t>
            </w:r>
          </w:p>
        </w:tc>
        <w:tc>
          <w:tcPr>
            <w:tcW w:w="1134" w:type="dxa"/>
            <w:shd w:val="clear" w:color="auto" w:fill="C0C0C0"/>
          </w:tcPr>
          <w:p w14:paraId="43005DC7" w14:textId="77777777" w:rsidR="00DF5DA5" w:rsidRDefault="00DF5DA5" w:rsidP="0035741C">
            <w:pPr>
              <w:pStyle w:val="TAH"/>
              <w:jc w:val="left"/>
            </w:pPr>
            <w:r>
              <w:t>Cardinality</w:t>
            </w:r>
          </w:p>
        </w:tc>
        <w:tc>
          <w:tcPr>
            <w:tcW w:w="2410" w:type="dxa"/>
            <w:shd w:val="clear" w:color="auto" w:fill="C0C0C0"/>
            <w:hideMark/>
          </w:tcPr>
          <w:p w14:paraId="001A7F07" w14:textId="77777777" w:rsidR="00DF5DA5" w:rsidRDefault="00DF5DA5" w:rsidP="0035741C">
            <w:pPr>
              <w:pStyle w:val="TAH"/>
              <w:rPr>
                <w:rFonts w:cs="Arial"/>
                <w:szCs w:val="18"/>
              </w:rPr>
            </w:pPr>
            <w:r>
              <w:rPr>
                <w:rFonts w:cs="Arial"/>
                <w:szCs w:val="18"/>
              </w:rPr>
              <w:t>Description</w:t>
            </w:r>
          </w:p>
        </w:tc>
        <w:tc>
          <w:tcPr>
            <w:tcW w:w="2410" w:type="dxa"/>
            <w:shd w:val="clear" w:color="auto" w:fill="C0C0C0"/>
          </w:tcPr>
          <w:p w14:paraId="1387D9F5" w14:textId="77777777" w:rsidR="00DF5DA5" w:rsidRDefault="00DF5DA5" w:rsidP="0035741C">
            <w:pPr>
              <w:pStyle w:val="TAH"/>
              <w:rPr>
                <w:rFonts w:cs="Arial"/>
                <w:szCs w:val="18"/>
              </w:rPr>
            </w:pPr>
            <w:r>
              <w:rPr>
                <w:rFonts w:cs="Arial"/>
                <w:szCs w:val="18"/>
              </w:rPr>
              <w:t>Applicability</w:t>
            </w:r>
          </w:p>
        </w:tc>
      </w:tr>
      <w:tr w:rsidR="00DF5DA5" w14:paraId="64C5A360" w14:textId="77777777" w:rsidTr="0035741C">
        <w:trPr>
          <w:jc w:val="center"/>
        </w:trPr>
        <w:tc>
          <w:tcPr>
            <w:tcW w:w="1701" w:type="dxa"/>
          </w:tcPr>
          <w:p w14:paraId="58937E65" w14:textId="77777777" w:rsidR="00DF5DA5" w:rsidRDefault="00DF5DA5" w:rsidP="0035741C">
            <w:pPr>
              <w:pStyle w:val="TAL"/>
            </w:pPr>
            <w:r>
              <w:rPr>
                <w:noProof/>
                <w:lang w:eastAsia="zh-CN"/>
              </w:rPr>
              <w:t>ana</w:t>
            </w:r>
            <w:r>
              <w:t>Notifications</w:t>
            </w:r>
          </w:p>
        </w:tc>
        <w:tc>
          <w:tcPr>
            <w:tcW w:w="1444" w:type="dxa"/>
          </w:tcPr>
          <w:p w14:paraId="2D64D963" w14:textId="77777777" w:rsidR="00DF5DA5" w:rsidRDefault="00DF5DA5" w:rsidP="0035741C">
            <w:pPr>
              <w:pStyle w:val="TAL"/>
            </w:pPr>
            <w:r>
              <w:rPr>
                <w:noProof/>
              </w:rPr>
              <w:t>array(NnwdafEventsSubscriptionNotification)</w:t>
            </w:r>
          </w:p>
        </w:tc>
        <w:tc>
          <w:tcPr>
            <w:tcW w:w="425" w:type="dxa"/>
          </w:tcPr>
          <w:p w14:paraId="10F465A3" w14:textId="77777777" w:rsidR="00DF5DA5" w:rsidRDefault="00DF5DA5" w:rsidP="0035741C">
            <w:pPr>
              <w:pStyle w:val="TAC"/>
            </w:pPr>
            <w:r>
              <w:t>C</w:t>
            </w:r>
          </w:p>
        </w:tc>
        <w:tc>
          <w:tcPr>
            <w:tcW w:w="1134" w:type="dxa"/>
          </w:tcPr>
          <w:p w14:paraId="0AEBDA50" w14:textId="77777777" w:rsidR="00DF5DA5" w:rsidRDefault="00DF5DA5" w:rsidP="0035741C">
            <w:pPr>
              <w:pStyle w:val="TAL"/>
            </w:pPr>
            <w:r>
              <w:t>1..N</w:t>
            </w:r>
          </w:p>
        </w:tc>
        <w:tc>
          <w:tcPr>
            <w:tcW w:w="2410" w:type="dxa"/>
          </w:tcPr>
          <w:p w14:paraId="1522D61A" w14:textId="77777777" w:rsidR="00DF5DA5" w:rsidRDefault="00DF5DA5" w:rsidP="0035741C">
            <w:pPr>
              <w:pStyle w:val="TAL"/>
              <w:rPr>
                <w:rFonts w:cs="Arial"/>
                <w:szCs w:val="18"/>
              </w:rPr>
            </w:pPr>
            <w:r>
              <w:t>List of analytics subscription notifications. (NOTE 1)</w:t>
            </w:r>
          </w:p>
        </w:tc>
        <w:tc>
          <w:tcPr>
            <w:tcW w:w="2410" w:type="dxa"/>
          </w:tcPr>
          <w:p w14:paraId="747C6F45" w14:textId="77777777" w:rsidR="00DF5DA5" w:rsidRDefault="00DF5DA5" w:rsidP="0035741C">
            <w:pPr>
              <w:pStyle w:val="TAL"/>
              <w:rPr>
                <w:rFonts w:cs="Arial"/>
                <w:szCs w:val="18"/>
              </w:rPr>
            </w:pPr>
          </w:p>
        </w:tc>
      </w:tr>
      <w:tr w:rsidR="00DF5DA5" w14:paraId="4EA7EB2A" w14:textId="77777777" w:rsidTr="0035741C">
        <w:trPr>
          <w:jc w:val="center"/>
        </w:trPr>
        <w:tc>
          <w:tcPr>
            <w:tcW w:w="1701" w:type="dxa"/>
          </w:tcPr>
          <w:p w14:paraId="0D1976B7" w14:textId="77777777" w:rsidR="00DF5DA5" w:rsidRDefault="00DF5DA5" w:rsidP="0035741C">
            <w:pPr>
              <w:pStyle w:val="TAL"/>
              <w:rPr>
                <w:noProof/>
                <w:lang w:eastAsia="zh-CN"/>
              </w:rPr>
            </w:pPr>
            <w:bookmarkStart w:id="1604" w:name="_Hlk99036241"/>
            <w:r>
              <w:rPr>
                <w:noProof/>
                <w:lang w:eastAsia="zh-CN"/>
              </w:rPr>
              <w:t>dataNotif</w:t>
            </w:r>
            <w:bookmarkEnd w:id="1604"/>
          </w:p>
        </w:tc>
        <w:tc>
          <w:tcPr>
            <w:tcW w:w="1444" w:type="dxa"/>
          </w:tcPr>
          <w:p w14:paraId="24EBFFFB" w14:textId="77777777" w:rsidR="00DF5DA5" w:rsidRDefault="00DF5DA5" w:rsidP="0035741C">
            <w:pPr>
              <w:pStyle w:val="TAL"/>
              <w:rPr>
                <w:noProof/>
              </w:rPr>
            </w:pPr>
            <w:bookmarkStart w:id="1605" w:name="_Hlk99036224"/>
            <w:r>
              <w:t>DataNotificatio</w:t>
            </w:r>
            <w:bookmarkEnd w:id="1605"/>
            <w:r>
              <w:t>n</w:t>
            </w:r>
          </w:p>
        </w:tc>
        <w:tc>
          <w:tcPr>
            <w:tcW w:w="425" w:type="dxa"/>
          </w:tcPr>
          <w:p w14:paraId="0CC80E30" w14:textId="77777777" w:rsidR="00DF5DA5" w:rsidRPr="00A55A0E" w:rsidRDefault="00DF5DA5" w:rsidP="0035741C">
            <w:pPr>
              <w:pStyle w:val="TAC"/>
            </w:pPr>
            <w:r>
              <w:t>C</w:t>
            </w:r>
          </w:p>
        </w:tc>
        <w:tc>
          <w:tcPr>
            <w:tcW w:w="1134" w:type="dxa"/>
          </w:tcPr>
          <w:p w14:paraId="71D4FE48" w14:textId="77777777" w:rsidR="00DF5DA5" w:rsidRDefault="00DF5DA5" w:rsidP="0035741C">
            <w:pPr>
              <w:pStyle w:val="TAL"/>
            </w:pPr>
            <w:r>
              <w:t>0..1</w:t>
            </w:r>
          </w:p>
        </w:tc>
        <w:tc>
          <w:tcPr>
            <w:tcW w:w="2410" w:type="dxa"/>
          </w:tcPr>
          <w:p w14:paraId="132C0EDD" w14:textId="77777777" w:rsidR="00DF5DA5" w:rsidRDefault="00DF5DA5" w:rsidP="0035741C">
            <w:pPr>
              <w:pStyle w:val="TAL"/>
            </w:pPr>
            <w:r>
              <w:t>Data subscription notification. (NOTE 1)</w:t>
            </w:r>
          </w:p>
        </w:tc>
        <w:tc>
          <w:tcPr>
            <w:tcW w:w="2410" w:type="dxa"/>
          </w:tcPr>
          <w:p w14:paraId="1C42EDC2" w14:textId="77777777" w:rsidR="00DF5DA5" w:rsidRDefault="00DF5DA5" w:rsidP="0035741C">
            <w:pPr>
              <w:pStyle w:val="TAL"/>
              <w:rPr>
                <w:rFonts w:cs="Arial"/>
                <w:szCs w:val="18"/>
              </w:rPr>
            </w:pPr>
          </w:p>
        </w:tc>
      </w:tr>
      <w:tr w:rsidR="00DF5DA5" w14:paraId="747DDDE2" w14:textId="77777777" w:rsidTr="0035741C">
        <w:trPr>
          <w:jc w:val="center"/>
        </w:trPr>
        <w:tc>
          <w:tcPr>
            <w:tcW w:w="1701" w:type="dxa"/>
          </w:tcPr>
          <w:p w14:paraId="1AF5933C" w14:textId="77777777" w:rsidR="00DF5DA5" w:rsidRDefault="00DF5DA5" w:rsidP="0035741C">
            <w:pPr>
              <w:pStyle w:val="TAL"/>
              <w:rPr>
                <w:noProof/>
                <w:lang w:eastAsia="zh-CN"/>
              </w:rPr>
            </w:pPr>
            <w:r>
              <w:rPr>
                <w:noProof/>
                <w:lang w:eastAsia="zh-CN"/>
              </w:rPr>
              <w:t>timeStamp</w:t>
            </w:r>
          </w:p>
        </w:tc>
        <w:tc>
          <w:tcPr>
            <w:tcW w:w="1444" w:type="dxa"/>
          </w:tcPr>
          <w:p w14:paraId="5A1E2AA1" w14:textId="77777777" w:rsidR="00DF5DA5" w:rsidRDefault="00DF5DA5" w:rsidP="0035741C">
            <w:pPr>
              <w:pStyle w:val="TAL"/>
            </w:pPr>
            <w:r>
              <w:t>DateTime</w:t>
            </w:r>
          </w:p>
        </w:tc>
        <w:tc>
          <w:tcPr>
            <w:tcW w:w="425" w:type="dxa"/>
          </w:tcPr>
          <w:p w14:paraId="5256476A" w14:textId="77777777" w:rsidR="00DF5DA5" w:rsidRDefault="00DF5DA5" w:rsidP="0035741C">
            <w:pPr>
              <w:pStyle w:val="TAC"/>
            </w:pPr>
            <w:r>
              <w:t>O</w:t>
            </w:r>
          </w:p>
        </w:tc>
        <w:tc>
          <w:tcPr>
            <w:tcW w:w="1134" w:type="dxa"/>
          </w:tcPr>
          <w:p w14:paraId="52FEA10C" w14:textId="77777777" w:rsidR="00DF5DA5" w:rsidRDefault="00DF5DA5" w:rsidP="0035741C">
            <w:pPr>
              <w:pStyle w:val="TAL"/>
            </w:pPr>
            <w:r>
              <w:t>0..1</w:t>
            </w:r>
          </w:p>
        </w:tc>
        <w:tc>
          <w:tcPr>
            <w:tcW w:w="2410" w:type="dxa"/>
          </w:tcPr>
          <w:p w14:paraId="0D7526A6" w14:textId="347C2668" w:rsidR="00DF5DA5" w:rsidRDefault="00DF5DA5" w:rsidP="0035741C">
            <w:pPr>
              <w:pStyle w:val="TAL"/>
            </w:pPr>
            <w:r>
              <w:rPr>
                <w:lang w:eastAsia="zh-CN"/>
              </w:rPr>
              <w:t>It represents the time when MFAF completed preparation of the requested analytics.</w:t>
            </w:r>
            <w:r>
              <w:t xml:space="preserve"> (NOTE </w:t>
            </w:r>
            <w:r>
              <w:t>2</w:t>
            </w:r>
            <w:r>
              <w:t>)</w:t>
            </w:r>
          </w:p>
        </w:tc>
        <w:tc>
          <w:tcPr>
            <w:tcW w:w="2410" w:type="dxa"/>
          </w:tcPr>
          <w:p w14:paraId="62586740" w14:textId="77777777" w:rsidR="00DF5DA5" w:rsidRDefault="00DF5DA5" w:rsidP="0035741C">
            <w:pPr>
              <w:pStyle w:val="TAL"/>
              <w:rPr>
                <w:rFonts w:cs="Arial"/>
                <w:szCs w:val="18"/>
              </w:rPr>
            </w:pPr>
          </w:p>
        </w:tc>
      </w:tr>
      <w:tr w:rsidR="00DF5DA5" w14:paraId="10A3431E" w14:textId="77777777" w:rsidTr="0035741C">
        <w:trPr>
          <w:jc w:val="center"/>
        </w:trPr>
        <w:tc>
          <w:tcPr>
            <w:tcW w:w="9524" w:type="dxa"/>
            <w:gridSpan w:val="6"/>
          </w:tcPr>
          <w:p w14:paraId="1BB62CED" w14:textId="77777777" w:rsidR="00DF5DA5" w:rsidRDefault="00DF5DA5" w:rsidP="0035741C">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3AB6C4A8" w14:textId="3ED7F067" w:rsidR="00DF5DA5" w:rsidRPr="00AF319E" w:rsidRDefault="00DF5DA5" w:rsidP="00DF5DA5">
            <w:pPr>
              <w:pStyle w:val="TAN"/>
            </w:pPr>
            <w:r>
              <w:t>NOTE </w:t>
            </w:r>
            <w:r>
              <w:t>2</w:t>
            </w:r>
            <w:r>
              <w:t>:</w:t>
            </w:r>
            <w:r>
              <w:tab/>
            </w:r>
            <w:r w:rsidRPr="000410BB">
              <w:t xml:space="preserve">If the </w:t>
            </w:r>
            <w:r>
              <w:t xml:space="preserve">MFAF </w:t>
            </w:r>
            <w:r w:rsidRPr="000410BB">
              <w:t xml:space="preserve">has received the notifications from another source without a timestamp, then the </w:t>
            </w:r>
            <w:r>
              <w:t>MFAF</w:t>
            </w:r>
            <w:r w:rsidRPr="000410BB">
              <w:t xml:space="preserve"> adds itself a timestamp based on the time it received the notification</w:t>
            </w:r>
            <w:r>
              <w:t xml:space="preserve"> in </w:t>
            </w:r>
            <w:r>
              <w:rPr>
                <w:rFonts w:cs="Arial"/>
                <w:szCs w:val="18"/>
              </w:rPr>
              <w:t>“</w:t>
            </w:r>
            <w:r w:rsidRPr="00D165ED">
              <w:t>timeStampGen</w:t>
            </w:r>
            <w:r>
              <w:t xml:space="preserve">” attribute contained in dataNotification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1B13ABDF" w14:textId="77777777" w:rsidR="00171CBC" w:rsidRPr="00DF5DA5" w:rsidRDefault="00171CBC" w:rsidP="002E102B"/>
    <w:p w14:paraId="2AEEC64E" w14:textId="77777777" w:rsidR="00345A8F" w:rsidRDefault="00D862C6">
      <w:pPr>
        <w:pStyle w:val="40"/>
        <w:rPr>
          <w:lang w:val="en-US"/>
        </w:rPr>
      </w:pPr>
      <w:bookmarkStart w:id="1606" w:name="_Toc72784248"/>
      <w:bookmarkStart w:id="1607" w:name="_Toc73041794"/>
      <w:bookmarkStart w:id="1608" w:name="_Toc81244855"/>
      <w:bookmarkStart w:id="1609" w:name="_Toc88645419"/>
      <w:bookmarkStart w:id="1610" w:name="_Toc89426331"/>
      <w:bookmarkStart w:id="1611" w:name="_Toc94033210"/>
      <w:bookmarkStart w:id="1612" w:name="_Toc97037359"/>
      <w:bookmarkStart w:id="1613" w:name="_Toc97193143"/>
      <w:bookmarkStart w:id="1614" w:name="_Toc100953776"/>
      <w:bookmarkStart w:id="1615" w:name="_Toc104547427"/>
      <w:bookmarkStart w:id="1616" w:name="_Toc112939495"/>
      <w:bookmarkStart w:id="1617" w:name="_Toc114134876"/>
      <w:bookmarkStart w:id="1618" w:name="_Toc120682657"/>
      <w:r>
        <w:rPr>
          <w:lang w:val="en-US"/>
        </w:rPr>
        <w:lastRenderedPageBreak/>
        <w:t>5.2.6.3</w:t>
      </w:r>
      <w:r>
        <w:rPr>
          <w:lang w:val="en-US"/>
        </w:rPr>
        <w:tab/>
        <w:t>Simple data types and enumerations</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4C0AAB95" w14:textId="77777777" w:rsidR="00345A8F" w:rsidRDefault="00D862C6">
      <w:pPr>
        <w:pStyle w:val="50"/>
      </w:pPr>
      <w:bookmarkStart w:id="1619" w:name="_Toc72784249"/>
      <w:bookmarkStart w:id="1620" w:name="_Toc73041795"/>
      <w:bookmarkStart w:id="1621" w:name="_Toc81244856"/>
      <w:bookmarkStart w:id="1622" w:name="_Toc88645420"/>
      <w:bookmarkStart w:id="1623" w:name="_Toc89426332"/>
      <w:bookmarkStart w:id="1624" w:name="_Toc94033211"/>
      <w:bookmarkStart w:id="1625" w:name="_Toc97037360"/>
      <w:bookmarkStart w:id="1626" w:name="_Toc97193144"/>
      <w:bookmarkStart w:id="1627" w:name="_Toc100953777"/>
      <w:bookmarkStart w:id="1628" w:name="_Toc104547428"/>
      <w:bookmarkStart w:id="1629" w:name="_Toc112939496"/>
      <w:bookmarkStart w:id="1630" w:name="_Toc114134877"/>
      <w:bookmarkStart w:id="1631" w:name="_Toc120682658"/>
      <w:r>
        <w:t>5.2.6.3.1</w:t>
      </w:r>
      <w:r>
        <w:tab/>
        <w:t>Introduction</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1632" w:name="_Toc72784250"/>
      <w:bookmarkStart w:id="1633" w:name="_Toc73041796"/>
      <w:bookmarkStart w:id="1634" w:name="_Toc81244857"/>
      <w:bookmarkStart w:id="1635" w:name="_Toc88645421"/>
      <w:bookmarkStart w:id="1636" w:name="_Toc89426333"/>
      <w:bookmarkStart w:id="1637" w:name="_Toc94033212"/>
      <w:bookmarkStart w:id="1638" w:name="_Toc97037361"/>
      <w:bookmarkStart w:id="1639" w:name="_Toc97193145"/>
      <w:bookmarkStart w:id="1640" w:name="_Toc100953778"/>
      <w:bookmarkStart w:id="1641" w:name="_Toc104547429"/>
      <w:bookmarkStart w:id="1642" w:name="_Toc112939497"/>
      <w:bookmarkStart w:id="1643" w:name="_Toc114134878"/>
      <w:bookmarkStart w:id="1644" w:name="_Toc120682659"/>
      <w:r>
        <w:t>5.2.6.3.2</w:t>
      </w:r>
      <w:r>
        <w:tab/>
        <w:t>Simple data types</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1645" w:name="_Toc72784253"/>
      <w:bookmarkStart w:id="1646" w:name="_Toc73041799"/>
      <w:bookmarkStart w:id="1647" w:name="_Toc81244860"/>
      <w:bookmarkStart w:id="1648" w:name="_Toc88645424"/>
      <w:bookmarkStart w:id="1649" w:name="_Toc89426336"/>
      <w:bookmarkStart w:id="1650" w:name="_Toc94033215"/>
      <w:bookmarkStart w:id="1651" w:name="_Toc97037362"/>
      <w:bookmarkStart w:id="1652" w:name="_Toc97193146"/>
      <w:bookmarkStart w:id="1653" w:name="_Toc100953779"/>
      <w:bookmarkStart w:id="1654" w:name="_Toc104547430"/>
      <w:bookmarkStart w:id="1655" w:name="_Toc112939498"/>
      <w:bookmarkStart w:id="1656" w:name="_Toc114134879"/>
      <w:bookmarkStart w:id="1657" w:name="_Toc12068266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1658" w:name="_Toc72784256"/>
      <w:bookmarkStart w:id="1659" w:name="_Toc73041802"/>
      <w:bookmarkStart w:id="1660" w:name="_Toc81244863"/>
      <w:bookmarkStart w:id="1661" w:name="_Toc88645427"/>
      <w:bookmarkStart w:id="1662" w:name="_Toc89426339"/>
      <w:bookmarkStart w:id="1663" w:name="_Toc94033218"/>
      <w:bookmarkStart w:id="1664" w:name="_Toc97037363"/>
      <w:bookmarkStart w:id="1665" w:name="_Toc97193147"/>
      <w:bookmarkStart w:id="1666" w:name="_Toc100953780"/>
      <w:bookmarkStart w:id="1667" w:name="_Toc104547431"/>
      <w:bookmarkStart w:id="1668" w:name="_Toc112939499"/>
      <w:bookmarkStart w:id="1669" w:name="_Toc114134880"/>
      <w:bookmarkStart w:id="1670" w:name="_Toc120682661"/>
      <w:r>
        <w:t>5.2.6.5</w:t>
      </w:r>
      <w:r>
        <w:tab/>
        <w:t>Binary data</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1671" w:name="_Toc72784258"/>
      <w:bookmarkStart w:id="1672" w:name="_Toc73041804"/>
      <w:bookmarkStart w:id="1673" w:name="_Toc81244865"/>
      <w:bookmarkStart w:id="1674" w:name="_Toc88645429"/>
      <w:bookmarkStart w:id="1675" w:name="_Toc89426341"/>
      <w:bookmarkStart w:id="1676" w:name="_Toc94033220"/>
      <w:bookmarkStart w:id="1677" w:name="_Toc97037364"/>
      <w:bookmarkStart w:id="1678" w:name="_Toc97193148"/>
      <w:bookmarkStart w:id="1679" w:name="_Toc100953781"/>
      <w:bookmarkStart w:id="1680" w:name="_Toc104547432"/>
      <w:bookmarkStart w:id="1681" w:name="_Toc112939500"/>
      <w:bookmarkStart w:id="1682" w:name="_Toc114134881"/>
      <w:bookmarkStart w:id="1683" w:name="_Toc120682662"/>
      <w:r>
        <w:t>5.2.7</w:t>
      </w:r>
      <w:r>
        <w:tab/>
        <w:t>Error Handling</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7C904052" w14:textId="77777777" w:rsidR="00345A8F" w:rsidRDefault="00D862C6">
      <w:pPr>
        <w:pStyle w:val="40"/>
      </w:pPr>
      <w:bookmarkStart w:id="1684" w:name="_Toc72784259"/>
      <w:bookmarkStart w:id="1685" w:name="_Toc73041805"/>
      <w:bookmarkStart w:id="1686" w:name="_Toc81244866"/>
      <w:bookmarkStart w:id="1687" w:name="_Toc88645430"/>
      <w:bookmarkStart w:id="1688" w:name="_Toc89426342"/>
      <w:bookmarkStart w:id="1689" w:name="_Toc94033221"/>
      <w:bookmarkStart w:id="1690" w:name="_Toc97037365"/>
      <w:bookmarkStart w:id="1691" w:name="_Toc97193149"/>
      <w:bookmarkStart w:id="1692" w:name="_Toc100953782"/>
      <w:bookmarkStart w:id="1693" w:name="_Toc104547433"/>
      <w:bookmarkStart w:id="1694" w:name="_Toc112939501"/>
      <w:bookmarkStart w:id="1695" w:name="_Toc114134882"/>
      <w:bookmarkStart w:id="1696" w:name="_Toc120682663"/>
      <w:r>
        <w:t>5.2.7.1</w:t>
      </w:r>
      <w:r>
        <w:tab/>
        <w:t>General</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1697" w:name="_Toc72784260"/>
      <w:bookmarkStart w:id="1698" w:name="_Toc73041806"/>
      <w:bookmarkStart w:id="1699" w:name="_Toc81244867"/>
      <w:bookmarkStart w:id="1700" w:name="_Toc88645431"/>
      <w:bookmarkStart w:id="1701" w:name="_Toc89426343"/>
      <w:bookmarkStart w:id="1702" w:name="_Toc94033222"/>
      <w:bookmarkStart w:id="1703" w:name="_Toc97037366"/>
      <w:bookmarkStart w:id="1704" w:name="_Toc97193150"/>
      <w:bookmarkStart w:id="1705" w:name="_Toc100953783"/>
      <w:bookmarkStart w:id="1706" w:name="_Toc104547434"/>
      <w:bookmarkStart w:id="1707" w:name="_Toc112939502"/>
      <w:bookmarkStart w:id="1708" w:name="_Toc114134883"/>
      <w:bookmarkStart w:id="1709" w:name="_Toc120682664"/>
      <w:r>
        <w:t>5.2.7.2</w:t>
      </w:r>
      <w:r>
        <w:tab/>
        <w:t>Protocol Errors</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1710" w:name="_Toc72784261"/>
      <w:bookmarkStart w:id="1711" w:name="_Toc73041807"/>
      <w:bookmarkStart w:id="1712" w:name="_Toc81244868"/>
      <w:bookmarkStart w:id="1713" w:name="_Toc88645432"/>
      <w:bookmarkStart w:id="1714" w:name="_Toc89426344"/>
      <w:bookmarkStart w:id="1715" w:name="_Toc94033223"/>
      <w:bookmarkStart w:id="1716" w:name="_Toc97037367"/>
      <w:bookmarkStart w:id="1717" w:name="_Toc97193151"/>
      <w:bookmarkStart w:id="1718" w:name="_Toc100953784"/>
      <w:bookmarkStart w:id="1719" w:name="_Toc104547435"/>
      <w:bookmarkStart w:id="1720" w:name="_Toc112939503"/>
      <w:bookmarkStart w:id="1721" w:name="_Toc114134884"/>
      <w:bookmarkStart w:id="1722" w:name="_Toc120682665"/>
      <w:r>
        <w:t>5.2.7.3</w:t>
      </w:r>
      <w:r>
        <w:tab/>
        <w:t>Application Errors</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1723" w:name="_Toc72784262"/>
      <w:bookmarkStart w:id="1724" w:name="_Toc73041808"/>
      <w:bookmarkStart w:id="1725" w:name="_Toc81244869"/>
      <w:bookmarkStart w:id="1726" w:name="_Toc88645433"/>
      <w:bookmarkStart w:id="1727" w:name="_Toc89426345"/>
      <w:bookmarkStart w:id="1728" w:name="_Toc94033224"/>
      <w:bookmarkStart w:id="1729" w:name="_Toc97037368"/>
      <w:bookmarkStart w:id="1730" w:name="_Toc97193152"/>
      <w:bookmarkStart w:id="1731" w:name="_Toc100953785"/>
      <w:bookmarkStart w:id="1732" w:name="_Toc104547436"/>
      <w:bookmarkStart w:id="1733" w:name="_Toc112939504"/>
      <w:bookmarkStart w:id="1734" w:name="_Toc114134885"/>
      <w:bookmarkStart w:id="1735" w:name="_Toc120682666"/>
      <w:r>
        <w:t>5.2.8</w:t>
      </w:r>
      <w:r>
        <w:rPr>
          <w:lang w:eastAsia="zh-CN"/>
        </w:rPr>
        <w:tab/>
        <w:t>Feature negotiation</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1736" w:name="_Toc72784263"/>
      <w:bookmarkStart w:id="1737" w:name="_Toc73041809"/>
      <w:bookmarkStart w:id="1738" w:name="_Toc81244870"/>
      <w:bookmarkStart w:id="1739" w:name="_Toc88645434"/>
      <w:bookmarkStart w:id="1740" w:name="_Toc89426346"/>
      <w:bookmarkStart w:id="1741" w:name="_Toc94033225"/>
      <w:bookmarkStart w:id="1742" w:name="_Toc97037369"/>
      <w:bookmarkStart w:id="1743" w:name="_Toc97193153"/>
      <w:bookmarkStart w:id="1744" w:name="_Toc100953786"/>
      <w:bookmarkStart w:id="1745" w:name="_Toc104547437"/>
      <w:bookmarkStart w:id="1746" w:name="_Toc112939505"/>
      <w:bookmarkStart w:id="1747" w:name="_Toc114134886"/>
      <w:bookmarkStart w:id="1748" w:name="_Toc120682667"/>
      <w:r>
        <w:t>5.2.9</w:t>
      </w:r>
      <w:r>
        <w:tab/>
        <w:t>Security</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4D6122EB" w14:textId="0A8DEACB" w:rsidR="00345A8F" w:rsidRDefault="00D862C6">
      <w:r>
        <w:t xml:space="preserve">As indicated in 3GPP TS 33.501 [8] and 3GPP TS 29.500 [4], the access to the Nmfaf_3caDataManagement 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652"/>
    <w:bookmarkEnd w:id="653"/>
    <w:p w14:paraId="7EF605FE" w14:textId="77777777" w:rsidR="00345A8F" w:rsidRDefault="00D862C6">
      <w:pPr>
        <w:pStyle w:val="8"/>
      </w:pPr>
      <w:r>
        <w:br w:type="page"/>
      </w:r>
      <w:bookmarkStart w:id="1749" w:name="_Toc510696650"/>
      <w:bookmarkStart w:id="1750" w:name="_Toc35971450"/>
      <w:bookmarkStart w:id="1751" w:name="_Toc36812181"/>
      <w:bookmarkStart w:id="1752" w:name="_Toc72784264"/>
      <w:bookmarkStart w:id="1753" w:name="_Toc73041810"/>
      <w:bookmarkStart w:id="1754" w:name="_Toc81244871"/>
      <w:bookmarkStart w:id="1755" w:name="_Toc88645435"/>
      <w:bookmarkStart w:id="1756" w:name="_Toc89426347"/>
      <w:bookmarkStart w:id="1757" w:name="_Toc94033226"/>
      <w:bookmarkStart w:id="1758" w:name="_Toc97037370"/>
      <w:bookmarkStart w:id="1759" w:name="_Toc97193154"/>
      <w:bookmarkStart w:id="1760" w:name="_Toc100953787"/>
      <w:bookmarkStart w:id="1761" w:name="_Toc104547438"/>
      <w:bookmarkStart w:id="1762" w:name="_Toc112939506"/>
      <w:bookmarkStart w:id="1763" w:name="_Toc114134887"/>
      <w:bookmarkStart w:id="1764" w:name="_Toc120682668"/>
      <w:r>
        <w:lastRenderedPageBreak/>
        <w:t>Annex A (normative):</w:t>
      </w:r>
      <w:r>
        <w:br/>
        <w:t>OpenAPI specification</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3F50D20A" w14:textId="77777777" w:rsidR="00345A8F" w:rsidRDefault="00D862C6" w:rsidP="008C1A13">
      <w:pPr>
        <w:pStyle w:val="1"/>
      </w:pPr>
      <w:bookmarkStart w:id="1765" w:name="_Toc510696651"/>
      <w:bookmarkStart w:id="1766" w:name="_Toc35971451"/>
      <w:bookmarkStart w:id="1767" w:name="_Toc36812182"/>
      <w:bookmarkStart w:id="1768" w:name="_Toc72784265"/>
      <w:bookmarkStart w:id="1769" w:name="_Toc73041811"/>
      <w:bookmarkStart w:id="1770" w:name="_Toc81244872"/>
      <w:bookmarkStart w:id="1771" w:name="_Toc88645436"/>
      <w:bookmarkStart w:id="1772" w:name="_Toc89426348"/>
      <w:bookmarkStart w:id="1773" w:name="_Toc94033227"/>
      <w:bookmarkStart w:id="1774" w:name="_Toc97037371"/>
      <w:bookmarkStart w:id="1775" w:name="_Toc97193155"/>
      <w:bookmarkStart w:id="1776" w:name="_Toc100953788"/>
      <w:bookmarkStart w:id="1777" w:name="_Toc104547439"/>
      <w:bookmarkStart w:id="1778" w:name="_Toc112939507"/>
      <w:bookmarkStart w:id="1779" w:name="_Toc114134888"/>
      <w:bookmarkStart w:id="1780" w:name="_Toc120682669"/>
      <w:r>
        <w:t>A.1</w:t>
      </w:r>
      <w:r>
        <w:tab/>
        <w:t>General</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A96B1B6" w14:textId="77777777" w:rsidR="00345A8F" w:rsidRDefault="00D862C6">
      <w:bookmarkStart w:id="1781"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1782"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1783" w:name="_Toc72784266"/>
      <w:bookmarkStart w:id="1784" w:name="_Toc73041812"/>
      <w:bookmarkStart w:id="1785" w:name="_Toc81244873"/>
      <w:bookmarkStart w:id="1786" w:name="_Toc88645437"/>
      <w:bookmarkStart w:id="1787" w:name="_Toc89426349"/>
      <w:bookmarkStart w:id="1788" w:name="_Toc94033228"/>
      <w:bookmarkStart w:id="1789" w:name="_Toc97037372"/>
      <w:bookmarkStart w:id="1790" w:name="_Toc97193156"/>
      <w:bookmarkStart w:id="1791" w:name="_Toc100953789"/>
      <w:bookmarkStart w:id="1792" w:name="_Toc104547440"/>
      <w:bookmarkStart w:id="1793" w:name="_Toc112939508"/>
      <w:bookmarkStart w:id="1794" w:name="_Toc114134889"/>
      <w:bookmarkStart w:id="1795" w:name="_Toc120682670"/>
      <w:bookmarkEnd w:id="1781"/>
      <w:bookmarkEnd w:id="1782"/>
      <w:r>
        <w:t>A.2</w:t>
      </w:r>
      <w:r>
        <w:tab/>
        <w:t>Nmfaf_3daDataManagement API</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B67310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10D1B0B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1796" w:name="_Toc72784267"/>
      <w:bookmarkStart w:id="1797" w:name="_Toc73041813"/>
      <w:bookmarkStart w:id="1798" w:name="_Toc81244874"/>
      <w:bookmarkStart w:id="1799" w:name="_Toc88645438"/>
      <w:bookmarkStart w:id="1800" w:name="_Toc89426350"/>
      <w:bookmarkStart w:id="1801" w:name="_Toc94033229"/>
      <w:bookmarkStart w:id="1802" w:name="_Toc97037373"/>
      <w:bookmarkStart w:id="1803" w:name="_Toc97193157"/>
      <w:bookmarkStart w:id="1804" w:name="_Toc100953790"/>
      <w:bookmarkStart w:id="1805" w:name="_Toc104547441"/>
      <w:bookmarkStart w:id="1806" w:name="_Toc112939509"/>
      <w:bookmarkStart w:id="1807" w:name="_Toc114134890"/>
      <w:bookmarkStart w:id="1808" w:name="_Toc120682671"/>
      <w:r>
        <w:t>A.3</w:t>
      </w:r>
      <w:r>
        <w:tab/>
        <w:t>Nmfaf_3caDataManagement API</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0C936A31"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r w:rsidR="00C70926">
        <w:rPr>
          <w:lang w:val="en-IN" w:eastAsia="en-IN"/>
        </w:rPr>
        <w:t>2</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0E5D9ED0"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r w:rsidR="00C70926">
        <w:t>3</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1809" w:name="historyclause"/>
      <w:r>
        <w:br w:type="page"/>
      </w:r>
      <w:bookmarkStart w:id="1810" w:name="_Toc2086459"/>
      <w:bookmarkStart w:id="1811" w:name="_Toc72784268"/>
      <w:bookmarkStart w:id="1812" w:name="_Toc73041814"/>
      <w:bookmarkStart w:id="1813" w:name="_Toc81244875"/>
      <w:bookmarkStart w:id="1814" w:name="_Toc88645439"/>
      <w:bookmarkStart w:id="1815" w:name="_Toc89426351"/>
      <w:bookmarkStart w:id="1816" w:name="_Toc94033230"/>
      <w:bookmarkStart w:id="1817" w:name="_Toc97037374"/>
      <w:bookmarkStart w:id="1818" w:name="_Toc97193158"/>
      <w:bookmarkStart w:id="1819" w:name="_Toc100953791"/>
      <w:bookmarkStart w:id="1820" w:name="_Toc104547442"/>
      <w:bookmarkStart w:id="1821" w:name="_Toc112939510"/>
      <w:bookmarkStart w:id="1822" w:name="_Toc114134891"/>
      <w:bookmarkStart w:id="1823" w:name="_Toc120682672"/>
      <w:bookmarkEnd w:id="1809"/>
      <w:r>
        <w:lastRenderedPageBreak/>
        <w:t xml:space="preserve">Annex </w:t>
      </w:r>
      <w:r w:rsidR="00473E17">
        <w:t>B</w:t>
      </w:r>
      <w:r>
        <w:t xml:space="preserve"> (informative):</w:t>
      </w:r>
      <w:r>
        <w:br/>
        <w:t>Change history</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350C4A" w14:paraId="79C1473C" w14:textId="77777777" w:rsidTr="000243A9">
        <w:trPr>
          <w:gridAfter w:val="1"/>
          <w:wAfter w:w="6" w:type="dxa"/>
          <w:trHeight w:val="170"/>
        </w:trPr>
        <w:tc>
          <w:tcPr>
            <w:tcW w:w="800" w:type="dxa"/>
            <w:shd w:val="solid" w:color="FFFFFF" w:fill="auto"/>
          </w:tcPr>
          <w:p w14:paraId="2A08E9F5" w14:textId="3F7B6FC1" w:rsidR="00350C4A" w:rsidRDefault="00350C4A" w:rsidP="00350C4A">
            <w:pPr>
              <w:pStyle w:val="TAL"/>
              <w:jc w:val="center"/>
              <w:rPr>
                <w:sz w:val="16"/>
                <w:szCs w:val="16"/>
              </w:rPr>
            </w:pPr>
            <w:r>
              <w:rPr>
                <w:sz w:val="16"/>
                <w:szCs w:val="16"/>
              </w:rPr>
              <w:t>2022-11</w:t>
            </w:r>
          </w:p>
        </w:tc>
        <w:tc>
          <w:tcPr>
            <w:tcW w:w="995" w:type="dxa"/>
            <w:shd w:val="solid" w:color="FFFFFF" w:fill="auto"/>
          </w:tcPr>
          <w:p w14:paraId="33041361" w14:textId="7D7B0445" w:rsidR="00350C4A" w:rsidRDefault="00350C4A" w:rsidP="00350C4A">
            <w:pPr>
              <w:pStyle w:val="TAL"/>
              <w:jc w:val="center"/>
              <w:rPr>
                <w:sz w:val="16"/>
                <w:szCs w:val="16"/>
              </w:rPr>
            </w:pPr>
            <w:r>
              <w:rPr>
                <w:sz w:val="16"/>
                <w:szCs w:val="16"/>
              </w:rPr>
              <w:t>CT3#125</w:t>
            </w:r>
          </w:p>
        </w:tc>
        <w:tc>
          <w:tcPr>
            <w:tcW w:w="992" w:type="dxa"/>
            <w:shd w:val="solid" w:color="FFFFFF" w:fill="auto"/>
          </w:tcPr>
          <w:p w14:paraId="3E682CA2" w14:textId="735FBE01" w:rsidR="00350C4A" w:rsidRPr="003C316F" w:rsidRDefault="00350C4A" w:rsidP="00350C4A">
            <w:pPr>
              <w:pStyle w:val="TAL"/>
              <w:jc w:val="center"/>
              <w:rPr>
                <w:sz w:val="16"/>
                <w:szCs w:val="16"/>
              </w:rPr>
            </w:pPr>
            <w:r w:rsidRPr="00350C4A">
              <w:rPr>
                <w:sz w:val="16"/>
                <w:szCs w:val="16"/>
              </w:rPr>
              <w:t>C3-225219</w:t>
            </w:r>
          </w:p>
        </w:tc>
        <w:tc>
          <w:tcPr>
            <w:tcW w:w="567" w:type="dxa"/>
            <w:shd w:val="solid" w:color="FFFFFF" w:fill="auto"/>
          </w:tcPr>
          <w:p w14:paraId="3D8505C3" w14:textId="3B091EC8" w:rsidR="00350C4A" w:rsidRDefault="00350C4A" w:rsidP="00350C4A">
            <w:pPr>
              <w:pStyle w:val="TAL"/>
              <w:rPr>
                <w:rFonts w:hint="eastAsia"/>
                <w:sz w:val="16"/>
                <w:szCs w:val="16"/>
              </w:rPr>
            </w:pPr>
            <w:r w:rsidRPr="00350C4A">
              <w:rPr>
                <w:sz w:val="16"/>
                <w:szCs w:val="16"/>
              </w:rPr>
              <w:t>0034</w:t>
            </w:r>
          </w:p>
        </w:tc>
        <w:tc>
          <w:tcPr>
            <w:tcW w:w="426" w:type="dxa"/>
            <w:shd w:val="solid" w:color="FFFFFF" w:fill="auto"/>
          </w:tcPr>
          <w:p w14:paraId="333AEB8C" w14:textId="77777777" w:rsidR="00350C4A" w:rsidRPr="006D73F9" w:rsidRDefault="00350C4A" w:rsidP="00350C4A">
            <w:pPr>
              <w:pStyle w:val="TAL"/>
              <w:jc w:val="right"/>
              <w:rPr>
                <w:sz w:val="16"/>
                <w:szCs w:val="16"/>
              </w:rPr>
            </w:pPr>
          </w:p>
        </w:tc>
        <w:tc>
          <w:tcPr>
            <w:tcW w:w="425" w:type="dxa"/>
            <w:shd w:val="solid" w:color="FFFFFF" w:fill="auto"/>
          </w:tcPr>
          <w:p w14:paraId="766B2E4D" w14:textId="67EEA037" w:rsidR="00350C4A" w:rsidRDefault="00350C4A" w:rsidP="00350C4A">
            <w:pPr>
              <w:pStyle w:val="TAL"/>
              <w:jc w:val="center"/>
              <w:rPr>
                <w:rFonts w:hint="eastAsia"/>
                <w:sz w:val="16"/>
                <w:szCs w:val="16"/>
                <w:lang w:eastAsia="zh-CN"/>
              </w:rPr>
            </w:pPr>
            <w:r w:rsidRPr="00350C4A">
              <w:rPr>
                <w:sz w:val="16"/>
                <w:szCs w:val="16"/>
                <w:lang w:eastAsia="zh-CN"/>
              </w:rPr>
              <w:t>F</w:t>
            </w:r>
          </w:p>
        </w:tc>
        <w:tc>
          <w:tcPr>
            <w:tcW w:w="4826" w:type="dxa"/>
            <w:shd w:val="solid" w:color="FFFFFF" w:fill="auto"/>
          </w:tcPr>
          <w:p w14:paraId="08DC3504" w14:textId="48855BB6" w:rsidR="00350C4A" w:rsidRPr="00022F7E" w:rsidRDefault="00350C4A" w:rsidP="00350C4A">
            <w:pPr>
              <w:pStyle w:val="TAL"/>
              <w:rPr>
                <w:sz w:val="16"/>
                <w:szCs w:val="16"/>
              </w:rPr>
            </w:pPr>
            <w:r w:rsidRPr="00350C4A">
              <w:rPr>
                <w:sz w:val="16"/>
                <w:szCs w:val="16"/>
              </w:rPr>
              <w:t>Correcting procedure description for dataNotif attribute</w:t>
            </w:r>
          </w:p>
        </w:tc>
        <w:tc>
          <w:tcPr>
            <w:tcW w:w="708" w:type="dxa"/>
            <w:shd w:val="solid" w:color="FFFFFF" w:fill="auto"/>
          </w:tcPr>
          <w:p w14:paraId="02EA8371" w14:textId="3F1C2704" w:rsidR="00350C4A" w:rsidRPr="006B40C2" w:rsidRDefault="00350C4A" w:rsidP="00350C4A">
            <w:pPr>
              <w:pStyle w:val="TAL"/>
              <w:jc w:val="center"/>
              <w:rPr>
                <w:sz w:val="16"/>
                <w:szCs w:val="16"/>
              </w:rPr>
            </w:pPr>
            <w:r w:rsidRPr="00CE1596">
              <w:rPr>
                <w:rFonts w:hint="eastAsia"/>
                <w:sz w:val="16"/>
                <w:szCs w:val="16"/>
              </w:rPr>
              <w:t>1</w:t>
            </w:r>
            <w:r w:rsidRPr="00CE1596">
              <w:rPr>
                <w:sz w:val="16"/>
                <w:szCs w:val="16"/>
              </w:rPr>
              <w:t>7.3.0</w:t>
            </w:r>
          </w:p>
        </w:tc>
      </w:tr>
      <w:tr w:rsidR="00350C4A" w14:paraId="2742299A" w14:textId="77777777" w:rsidTr="000243A9">
        <w:trPr>
          <w:gridAfter w:val="1"/>
          <w:wAfter w:w="6" w:type="dxa"/>
          <w:trHeight w:val="170"/>
        </w:trPr>
        <w:tc>
          <w:tcPr>
            <w:tcW w:w="800" w:type="dxa"/>
            <w:shd w:val="solid" w:color="FFFFFF" w:fill="auto"/>
          </w:tcPr>
          <w:p w14:paraId="5635D595" w14:textId="36118C63" w:rsidR="00350C4A" w:rsidRDefault="00350C4A" w:rsidP="00350C4A">
            <w:pPr>
              <w:pStyle w:val="TAL"/>
              <w:jc w:val="center"/>
              <w:rPr>
                <w:sz w:val="16"/>
                <w:szCs w:val="16"/>
              </w:rPr>
            </w:pPr>
            <w:r>
              <w:rPr>
                <w:sz w:val="16"/>
                <w:szCs w:val="16"/>
              </w:rPr>
              <w:t>2022-11</w:t>
            </w:r>
          </w:p>
        </w:tc>
        <w:tc>
          <w:tcPr>
            <w:tcW w:w="995" w:type="dxa"/>
            <w:shd w:val="solid" w:color="FFFFFF" w:fill="auto"/>
          </w:tcPr>
          <w:p w14:paraId="6A4F9ACE" w14:textId="5A4373D3" w:rsidR="00350C4A" w:rsidRDefault="00350C4A" w:rsidP="00350C4A">
            <w:pPr>
              <w:pStyle w:val="TAL"/>
              <w:jc w:val="center"/>
              <w:rPr>
                <w:sz w:val="16"/>
                <w:szCs w:val="16"/>
              </w:rPr>
            </w:pPr>
            <w:r>
              <w:rPr>
                <w:sz w:val="16"/>
                <w:szCs w:val="16"/>
              </w:rPr>
              <w:t>CT3#125</w:t>
            </w:r>
          </w:p>
        </w:tc>
        <w:tc>
          <w:tcPr>
            <w:tcW w:w="992" w:type="dxa"/>
            <w:shd w:val="solid" w:color="FFFFFF" w:fill="auto"/>
          </w:tcPr>
          <w:p w14:paraId="0AF2BD56" w14:textId="68BF58E4" w:rsidR="00350C4A" w:rsidRPr="003C316F" w:rsidRDefault="00350C4A" w:rsidP="00350C4A">
            <w:pPr>
              <w:pStyle w:val="TAL"/>
              <w:jc w:val="center"/>
              <w:rPr>
                <w:sz w:val="16"/>
                <w:szCs w:val="16"/>
              </w:rPr>
            </w:pPr>
            <w:r w:rsidRPr="00350C4A">
              <w:rPr>
                <w:sz w:val="16"/>
                <w:szCs w:val="16"/>
              </w:rPr>
              <w:t>C3-225339</w:t>
            </w:r>
          </w:p>
        </w:tc>
        <w:tc>
          <w:tcPr>
            <w:tcW w:w="567" w:type="dxa"/>
            <w:shd w:val="solid" w:color="FFFFFF" w:fill="auto"/>
          </w:tcPr>
          <w:p w14:paraId="1D564052" w14:textId="0FC20A9B" w:rsidR="00350C4A" w:rsidRDefault="00350C4A" w:rsidP="00350C4A">
            <w:pPr>
              <w:pStyle w:val="TAL"/>
              <w:rPr>
                <w:rFonts w:hint="eastAsia"/>
                <w:sz w:val="16"/>
                <w:szCs w:val="16"/>
              </w:rPr>
            </w:pPr>
            <w:r w:rsidRPr="00350C4A">
              <w:rPr>
                <w:sz w:val="16"/>
                <w:szCs w:val="16"/>
              </w:rPr>
              <w:t>0036</w:t>
            </w:r>
          </w:p>
        </w:tc>
        <w:tc>
          <w:tcPr>
            <w:tcW w:w="426" w:type="dxa"/>
            <w:shd w:val="solid" w:color="FFFFFF" w:fill="auto"/>
          </w:tcPr>
          <w:p w14:paraId="10EE467C" w14:textId="77777777" w:rsidR="00350C4A" w:rsidRPr="006D73F9" w:rsidRDefault="00350C4A" w:rsidP="00350C4A">
            <w:pPr>
              <w:pStyle w:val="TAL"/>
              <w:jc w:val="right"/>
              <w:rPr>
                <w:sz w:val="16"/>
                <w:szCs w:val="16"/>
              </w:rPr>
            </w:pPr>
          </w:p>
        </w:tc>
        <w:tc>
          <w:tcPr>
            <w:tcW w:w="425" w:type="dxa"/>
            <w:shd w:val="solid" w:color="FFFFFF" w:fill="auto"/>
          </w:tcPr>
          <w:p w14:paraId="2012BB78" w14:textId="221DA5BE" w:rsidR="00350C4A" w:rsidRDefault="00350C4A" w:rsidP="00350C4A">
            <w:pPr>
              <w:pStyle w:val="TAL"/>
              <w:jc w:val="center"/>
              <w:rPr>
                <w:rFonts w:hint="eastAsia"/>
                <w:sz w:val="16"/>
                <w:szCs w:val="16"/>
                <w:lang w:eastAsia="zh-CN"/>
              </w:rPr>
            </w:pPr>
            <w:r w:rsidRPr="00350C4A">
              <w:rPr>
                <w:sz w:val="16"/>
                <w:szCs w:val="16"/>
                <w:lang w:eastAsia="zh-CN"/>
              </w:rPr>
              <w:t>F</w:t>
            </w:r>
          </w:p>
        </w:tc>
        <w:tc>
          <w:tcPr>
            <w:tcW w:w="4826" w:type="dxa"/>
            <w:shd w:val="solid" w:color="FFFFFF" w:fill="auto"/>
          </w:tcPr>
          <w:p w14:paraId="09AEBBD2" w14:textId="666C1DCC" w:rsidR="00350C4A" w:rsidRPr="00022F7E" w:rsidRDefault="00350C4A" w:rsidP="00350C4A">
            <w:pPr>
              <w:pStyle w:val="TAL"/>
              <w:rPr>
                <w:sz w:val="16"/>
                <w:szCs w:val="16"/>
              </w:rPr>
            </w:pPr>
            <w:r w:rsidRPr="00350C4A">
              <w:rPr>
                <w:sz w:val="16"/>
                <w:szCs w:val="16"/>
              </w:rPr>
              <w:t>Corrections to data type in POST header</w:t>
            </w:r>
          </w:p>
        </w:tc>
        <w:tc>
          <w:tcPr>
            <w:tcW w:w="708" w:type="dxa"/>
            <w:shd w:val="solid" w:color="FFFFFF" w:fill="auto"/>
          </w:tcPr>
          <w:p w14:paraId="0F6816DF" w14:textId="5CC008A7" w:rsidR="00350C4A" w:rsidRPr="006B40C2" w:rsidRDefault="00350C4A" w:rsidP="00350C4A">
            <w:pPr>
              <w:pStyle w:val="TAL"/>
              <w:jc w:val="center"/>
              <w:rPr>
                <w:sz w:val="16"/>
                <w:szCs w:val="16"/>
              </w:rPr>
            </w:pPr>
            <w:r w:rsidRPr="00CE1596">
              <w:rPr>
                <w:rFonts w:hint="eastAsia"/>
                <w:sz w:val="16"/>
                <w:szCs w:val="16"/>
              </w:rPr>
              <w:t>1</w:t>
            </w:r>
            <w:r w:rsidRPr="00CE1596">
              <w:rPr>
                <w:sz w:val="16"/>
                <w:szCs w:val="16"/>
              </w:rPr>
              <w:t>7.3.0</w:t>
            </w:r>
          </w:p>
        </w:tc>
      </w:tr>
      <w:tr w:rsidR="00350C4A" w14:paraId="1FD4181F" w14:textId="77777777" w:rsidTr="000243A9">
        <w:trPr>
          <w:gridAfter w:val="1"/>
          <w:wAfter w:w="6" w:type="dxa"/>
          <w:trHeight w:val="170"/>
        </w:trPr>
        <w:tc>
          <w:tcPr>
            <w:tcW w:w="800" w:type="dxa"/>
            <w:shd w:val="solid" w:color="FFFFFF" w:fill="auto"/>
          </w:tcPr>
          <w:p w14:paraId="6ED76764" w14:textId="4E18DDF0" w:rsidR="00350C4A" w:rsidRDefault="00350C4A" w:rsidP="00350C4A">
            <w:pPr>
              <w:pStyle w:val="TAL"/>
              <w:jc w:val="center"/>
              <w:rPr>
                <w:sz w:val="16"/>
                <w:szCs w:val="16"/>
              </w:rPr>
            </w:pPr>
            <w:r>
              <w:rPr>
                <w:sz w:val="16"/>
                <w:szCs w:val="16"/>
              </w:rPr>
              <w:t>2022-11</w:t>
            </w:r>
          </w:p>
        </w:tc>
        <w:tc>
          <w:tcPr>
            <w:tcW w:w="995" w:type="dxa"/>
            <w:shd w:val="solid" w:color="FFFFFF" w:fill="auto"/>
          </w:tcPr>
          <w:p w14:paraId="58A6637C" w14:textId="2B070FEA" w:rsidR="00350C4A" w:rsidRDefault="00350C4A" w:rsidP="00350C4A">
            <w:pPr>
              <w:pStyle w:val="TAL"/>
              <w:jc w:val="center"/>
              <w:rPr>
                <w:sz w:val="16"/>
                <w:szCs w:val="16"/>
              </w:rPr>
            </w:pPr>
            <w:r>
              <w:rPr>
                <w:sz w:val="16"/>
                <w:szCs w:val="16"/>
              </w:rPr>
              <w:t>CT3#125</w:t>
            </w:r>
          </w:p>
        </w:tc>
        <w:tc>
          <w:tcPr>
            <w:tcW w:w="992" w:type="dxa"/>
            <w:shd w:val="solid" w:color="FFFFFF" w:fill="auto"/>
          </w:tcPr>
          <w:p w14:paraId="02436524" w14:textId="48FA41AC" w:rsidR="00350C4A" w:rsidRPr="003C316F" w:rsidRDefault="00350C4A" w:rsidP="00350C4A">
            <w:pPr>
              <w:pStyle w:val="TAL"/>
              <w:jc w:val="center"/>
              <w:rPr>
                <w:sz w:val="16"/>
                <w:szCs w:val="16"/>
              </w:rPr>
            </w:pPr>
            <w:r w:rsidRPr="00350C4A">
              <w:rPr>
                <w:sz w:val="16"/>
                <w:szCs w:val="16"/>
              </w:rPr>
              <w:t>C3-225772</w:t>
            </w:r>
          </w:p>
        </w:tc>
        <w:tc>
          <w:tcPr>
            <w:tcW w:w="567" w:type="dxa"/>
            <w:shd w:val="solid" w:color="FFFFFF" w:fill="auto"/>
          </w:tcPr>
          <w:p w14:paraId="6E8BC86D" w14:textId="43B65021" w:rsidR="00350C4A" w:rsidRDefault="00350C4A" w:rsidP="00350C4A">
            <w:pPr>
              <w:pStyle w:val="TAL"/>
              <w:rPr>
                <w:rFonts w:hint="eastAsia"/>
                <w:sz w:val="16"/>
                <w:szCs w:val="16"/>
              </w:rPr>
            </w:pPr>
            <w:r w:rsidRPr="00350C4A">
              <w:rPr>
                <w:sz w:val="16"/>
                <w:szCs w:val="16"/>
              </w:rPr>
              <w:t>0037</w:t>
            </w:r>
          </w:p>
        </w:tc>
        <w:tc>
          <w:tcPr>
            <w:tcW w:w="426" w:type="dxa"/>
            <w:shd w:val="solid" w:color="FFFFFF" w:fill="auto"/>
          </w:tcPr>
          <w:p w14:paraId="03950034" w14:textId="442CEA5D" w:rsidR="00350C4A" w:rsidRPr="006D73F9" w:rsidRDefault="00350C4A" w:rsidP="00350C4A">
            <w:pPr>
              <w:pStyle w:val="TAL"/>
              <w:jc w:val="right"/>
              <w:rPr>
                <w:sz w:val="16"/>
                <w:szCs w:val="16"/>
              </w:rPr>
            </w:pPr>
            <w:r w:rsidRPr="00350C4A">
              <w:rPr>
                <w:sz w:val="16"/>
                <w:szCs w:val="16"/>
              </w:rPr>
              <w:t>1</w:t>
            </w:r>
          </w:p>
        </w:tc>
        <w:tc>
          <w:tcPr>
            <w:tcW w:w="425" w:type="dxa"/>
            <w:shd w:val="solid" w:color="FFFFFF" w:fill="auto"/>
          </w:tcPr>
          <w:p w14:paraId="06358603" w14:textId="0A27CC9A" w:rsidR="00350C4A" w:rsidRDefault="00350C4A" w:rsidP="00350C4A">
            <w:pPr>
              <w:pStyle w:val="TAL"/>
              <w:jc w:val="center"/>
              <w:rPr>
                <w:rFonts w:hint="eastAsia"/>
                <w:sz w:val="16"/>
                <w:szCs w:val="16"/>
                <w:lang w:eastAsia="zh-CN"/>
              </w:rPr>
            </w:pPr>
            <w:r w:rsidRPr="00350C4A">
              <w:rPr>
                <w:sz w:val="16"/>
                <w:szCs w:val="16"/>
                <w:lang w:eastAsia="zh-CN"/>
              </w:rPr>
              <w:t>F</w:t>
            </w:r>
          </w:p>
        </w:tc>
        <w:tc>
          <w:tcPr>
            <w:tcW w:w="4826" w:type="dxa"/>
            <w:shd w:val="solid" w:color="FFFFFF" w:fill="auto"/>
          </w:tcPr>
          <w:p w14:paraId="4E62E0A1" w14:textId="33E0E91E" w:rsidR="00350C4A" w:rsidRPr="00022F7E" w:rsidRDefault="00350C4A" w:rsidP="00350C4A">
            <w:pPr>
              <w:pStyle w:val="TAL"/>
              <w:rPr>
                <w:sz w:val="16"/>
                <w:szCs w:val="16"/>
              </w:rPr>
            </w:pPr>
            <w:r w:rsidRPr="00350C4A">
              <w:rPr>
                <w:sz w:val="16"/>
                <w:szCs w:val="16"/>
              </w:rPr>
              <w:t>The time stamp of data and analytics notification</w:t>
            </w:r>
          </w:p>
        </w:tc>
        <w:tc>
          <w:tcPr>
            <w:tcW w:w="708" w:type="dxa"/>
            <w:shd w:val="solid" w:color="FFFFFF" w:fill="auto"/>
          </w:tcPr>
          <w:p w14:paraId="42505B87" w14:textId="565BEE14" w:rsidR="00350C4A" w:rsidRPr="006B40C2" w:rsidRDefault="00350C4A" w:rsidP="00350C4A">
            <w:pPr>
              <w:pStyle w:val="TAL"/>
              <w:jc w:val="center"/>
              <w:rPr>
                <w:sz w:val="16"/>
                <w:szCs w:val="16"/>
              </w:rPr>
            </w:pPr>
            <w:r w:rsidRPr="00CE1596">
              <w:rPr>
                <w:rFonts w:hint="eastAsia"/>
                <w:sz w:val="16"/>
                <w:szCs w:val="16"/>
              </w:rPr>
              <w:t>1</w:t>
            </w:r>
            <w:r w:rsidRPr="00CE1596">
              <w:rPr>
                <w:sz w:val="16"/>
                <w:szCs w:val="16"/>
              </w:rPr>
              <w:t>7.3.0</w:t>
            </w:r>
          </w:p>
        </w:tc>
      </w:tr>
      <w:tr w:rsidR="00350C4A" w14:paraId="22421EAC" w14:textId="77777777" w:rsidTr="000243A9">
        <w:trPr>
          <w:gridAfter w:val="1"/>
          <w:wAfter w:w="6" w:type="dxa"/>
          <w:trHeight w:val="170"/>
        </w:trPr>
        <w:tc>
          <w:tcPr>
            <w:tcW w:w="800" w:type="dxa"/>
            <w:shd w:val="solid" w:color="FFFFFF" w:fill="auto"/>
          </w:tcPr>
          <w:p w14:paraId="53E6D989" w14:textId="1FC9485D" w:rsidR="00350C4A" w:rsidRDefault="00350C4A" w:rsidP="00350C4A">
            <w:pPr>
              <w:pStyle w:val="TAL"/>
              <w:jc w:val="center"/>
              <w:rPr>
                <w:sz w:val="16"/>
                <w:szCs w:val="16"/>
              </w:rPr>
            </w:pPr>
            <w:r>
              <w:rPr>
                <w:sz w:val="16"/>
                <w:szCs w:val="16"/>
              </w:rPr>
              <w:t>2022-11</w:t>
            </w:r>
          </w:p>
        </w:tc>
        <w:tc>
          <w:tcPr>
            <w:tcW w:w="995" w:type="dxa"/>
            <w:shd w:val="solid" w:color="FFFFFF" w:fill="auto"/>
          </w:tcPr>
          <w:p w14:paraId="5A3441D9" w14:textId="07E9DC20" w:rsidR="00350C4A" w:rsidRDefault="00350C4A" w:rsidP="00350C4A">
            <w:pPr>
              <w:pStyle w:val="TAL"/>
              <w:jc w:val="center"/>
              <w:rPr>
                <w:sz w:val="16"/>
                <w:szCs w:val="16"/>
              </w:rPr>
            </w:pPr>
            <w:r>
              <w:rPr>
                <w:sz w:val="16"/>
                <w:szCs w:val="16"/>
              </w:rPr>
              <w:t>CT3#125</w:t>
            </w:r>
          </w:p>
        </w:tc>
        <w:tc>
          <w:tcPr>
            <w:tcW w:w="992" w:type="dxa"/>
            <w:shd w:val="solid" w:color="FFFFFF" w:fill="auto"/>
          </w:tcPr>
          <w:p w14:paraId="21CEFCF2" w14:textId="31AE5DEA" w:rsidR="00350C4A" w:rsidRPr="003C316F" w:rsidRDefault="00350C4A" w:rsidP="00350C4A">
            <w:pPr>
              <w:pStyle w:val="TAL"/>
              <w:jc w:val="center"/>
              <w:rPr>
                <w:sz w:val="16"/>
                <w:szCs w:val="16"/>
              </w:rPr>
            </w:pPr>
            <w:r w:rsidRPr="00350C4A">
              <w:rPr>
                <w:sz w:val="16"/>
                <w:szCs w:val="16"/>
              </w:rPr>
              <w:t>C3-225782</w:t>
            </w:r>
          </w:p>
        </w:tc>
        <w:tc>
          <w:tcPr>
            <w:tcW w:w="567" w:type="dxa"/>
            <w:shd w:val="solid" w:color="FFFFFF" w:fill="auto"/>
          </w:tcPr>
          <w:p w14:paraId="1CCAA4F6" w14:textId="0955ACE2" w:rsidR="00350C4A" w:rsidRDefault="00350C4A" w:rsidP="00350C4A">
            <w:pPr>
              <w:pStyle w:val="TAL"/>
              <w:rPr>
                <w:rFonts w:hint="eastAsia"/>
                <w:sz w:val="16"/>
                <w:szCs w:val="16"/>
              </w:rPr>
            </w:pPr>
            <w:r w:rsidRPr="00350C4A">
              <w:rPr>
                <w:sz w:val="16"/>
                <w:szCs w:val="16"/>
              </w:rPr>
              <w:t>0041</w:t>
            </w:r>
          </w:p>
        </w:tc>
        <w:tc>
          <w:tcPr>
            <w:tcW w:w="426" w:type="dxa"/>
            <w:shd w:val="solid" w:color="FFFFFF" w:fill="auto"/>
          </w:tcPr>
          <w:p w14:paraId="25272B10" w14:textId="77777777" w:rsidR="00350C4A" w:rsidRPr="006D73F9" w:rsidRDefault="00350C4A" w:rsidP="00350C4A">
            <w:pPr>
              <w:pStyle w:val="TAL"/>
              <w:jc w:val="right"/>
              <w:rPr>
                <w:sz w:val="16"/>
                <w:szCs w:val="16"/>
              </w:rPr>
            </w:pPr>
          </w:p>
        </w:tc>
        <w:tc>
          <w:tcPr>
            <w:tcW w:w="425" w:type="dxa"/>
            <w:shd w:val="solid" w:color="FFFFFF" w:fill="auto"/>
          </w:tcPr>
          <w:p w14:paraId="6AABD967" w14:textId="36D60988" w:rsidR="00350C4A" w:rsidRDefault="00350C4A" w:rsidP="00350C4A">
            <w:pPr>
              <w:pStyle w:val="TAL"/>
              <w:jc w:val="center"/>
              <w:rPr>
                <w:rFonts w:hint="eastAsia"/>
                <w:sz w:val="16"/>
                <w:szCs w:val="16"/>
                <w:lang w:eastAsia="zh-CN"/>
              </w:rPr>
            </w:pPr>
            <w:r w:rsidRPr="00350C4A">
              <w:rPr>
                <w:sz w:val="16"/>
                <w:szCs w:val="16"/>
                <w:lang w:eastAsia="zh-CN"/>
              </w:rPr>
              <w:t>F</w:t>
            </w:r>
          </w:p>
        </w:tc>
        <w:tc>
          <w:tcPr>
            <w:tcW w:w="4826" w:type="dxa"/>
            <w:shd w:val="solid" w:color="FFFFFF" w:fill="auto"/>
          </w:tcPr>
          <w:p w14:paraId="5DC04764" w14:textId="4C387F6C" w:rsidR="00350C4A" w:rsidRPr="00022F7E" w:rsidRDefault="00350C4A" w:rsidP="00350C4A">
            <w:pPr>
              <w:pStyle w:val="TAL"/>
              <w:rPr>
                <w:sz w:val="16"/>
                <w:szCs w:val="16"/>
              </w:rPr>
            </w:pPr>
            <w:r w:rsidRPr="00350C4A">
              <w:rPr>
                <w:sz w:val="16"/>
                <w:szCs w:val="16"/>
              </w:rPr>
              <w:t>Update of info and externalDocs fields</w:t>
            </w:r>
          </w:p>
        </w:tc>
        <w:tc>
          <w:tcPr>
            <w:tcW w:w="708" w:type="dxa"/>
            <w:shd w:val="solid" w:color="FFFFFF" w:fill="auto"/>
          </w:tcPr>
          <w:p w14:paraId="347FB4A6" w14:textId="2E7D23FC" w:rsidR="00350C4A" w:rsidRPr="006B40C2" w:rsidRDefault="00350C4A" w:rsidP="00350C4A">
            <w:pPr>
              <w:pStyle w:val="TAL"/>
              <w:jc w:val="center"/>
              <w:rPr>
                <w:sz w:val="16"/>
                <w:szCs w:val="16"/>
              </w:rPr>
            </w:pPr>
            <w:r w:rsidRPr="00CE1596">
              <w:rPr>
                <w:rFonts w:hint="eastAsia"/>
                <w:sz w:val="16"/>
                <w:szCs w:val="16"/>
              </w:rPr>
              <w:t>1</w:t>
            </w:r>
            <w:r w:rsidRPr="00CE1596">
              <w:rPr>
                <w:sz w:val="16"/>
                <w:szCs w:val="16"/>
              </w:rPr>
              <w:t>7.3.0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64A1A" w14:textId="77777777" w:rsidR="00950137" w:rsidRDefault="00950137">
      <w:r>
        <w:separator/>
      </w:r>
    </w:p>
  </w:endnote>
  <w:endnote w:type="continuationSeparator" w:id="0">
    <w:p w14:paraId="34A75E3B" w14:textId="77777777" w:rsidR="00950137" w:rsidRDefault="00950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CBD6D" w14:textId="77777777" w:rsidR="00950137" w:rsidRDefault="00950137">
      <w:r>
        <w:separator/>
      </w:r>
    </w:p>
  </w:footnote>
  <w:footnote w:type="continuationSeparator" w:id="0">
    <w:p w14:paraId="1742D53C" w14:textId="77777777" w:rsidR="00950137" w:rsidRDefault="00950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67E97FF2"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45EB">
      <w:rPr>
        <w:rFonts w:ascii="Arial" w:hAnsi="Arial" w:cs="Arial"/>
        <w:b/>
        <w:noProof/>
        <w:sz w:val="18"/>
        <w:szCs w:val="18"/>
      </w:rPr>
      <w:t>3GPP TS 29.576 V17.3.0 (2022-12)</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061B3C17"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45EB">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0CF2"/>
    <w:rsid w:val="00055517"/>
    <w:rsid w:val="0006134B"/>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52D2C"/>
    <w:rsid w:val="00262BF9"/>
    <w:rsid w:val="00291121"/>
    <w:rsid w:val="00293892"/>
    <w:rsid w:val="002A4306"/>
    <w:rsid w:val="002B4DD8"/>
    <w:rsid w:val="002B5EBD"/>
    <w:rsid w:val="002E102B"/>
    <w:rsid w:val="002E38BF"/>
    <w:rsid w:val="002F6EEB"/>
    <w:rsid w:val="00302DBC"/>
    <w:rsid w:val="003123F0"/>
    <w:rsid w:val="00322E44"/>
    <w:rsid w:val="003275B3"/>
    <w:rsid w:val="003408F0"/>
    <w:rsid w:val="003426FF"/>
    <w:rsid w:val="00345A8F"/>
    <w:rsid w:val="00350C4A"/>
    <w:rsid w:val="00360F72"/>
    <w:rsid w:val="00372615"/>
    <w:rsid w:val="003A2B6B"/>
    <w:rsid w:val="003C316F"/>
    <w:rsid w:val="003C5EA5"/>
    <w:rsid w:val="003F126D"/>
    <w:rsid w:val="003F1938"/>
    <w:rsid w:val="003F5E7B"/>
    <w:rsid w:val="00417CC0"/>
    <w:rsid w:val="00427BD9"/>
    <w:rsid w:val="00453CE1"/>
    <w:rsid w:val="0045680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D383D"/>
    <w:rsid w:val="006D4FAC"/>
    <w:rsid w:val="006D5ECE"/>
    <w:rsid w:val="006D73F9"/>
    <w:rsid w:val="00705D5D"/>
    <w:rsid w:val="007227E6"/>
    <w:rsid w:val="0074757F"/>
    <w:rsid w:val="007764A1"/>
    <w:rsid w:val="007803A9"/>
    <w:rsid w:val="007A1BE3"/>
    <w:rsid w:val="007A776B"/>
    <w:rsid w:val="007C1967"/>
    <w:rsid w:val="007E4940"/>
    <w:rsid w:val="00802EBF"/>
    <w:rsid w:val="008065D7"/>
    <w:rsid w:val="0081641D"/>
    <w:rsid w:val="0083599A"/>
    <w:rsid w:val="008433C9"/>
    <w:rsid w:val="00865A7E"/>
    <w:rsid w:val="00873EC9"/>
    <w:rsid w:val="00895238"/>
    <w:rsid w:val="008C1A13"/>
    <w:rsid w:val="008C37DD"/>
    <w:rsid w:val="008E526C"/>
    <w:rsid w:val="008F4911"/>
    <w:rsid w:val="00931B5E"/>
    <w:rsid w:val="00933583"/>
    <w:rsid w:val="00950137"/>
    <w:rsid w:val="0096249C"/>
    <w:rsid w:val="00993E37"/>
    <w:rsid w:val="009A399C"/>
    <w:rsid w:val="009C7050"/>
    <w:rsid w:val="009D0054"/>
    <w:rsid w:val="009D0FFD"/>
    <w:rsid w:val="009D615F"/>
    <w:rsid w:val="00A02F45"/>
    <w:rsid w:val="00A11AA1"/>
    <w:rsid w:val="00A145EB"/>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23984"/>
    <w:rsid w:val="00B36836"/>
    <w:rsid w:val="00B511D6"/>
    <w:rsid w:val="00B5409E"/>
    <w:rsid w:val="00B6162C"/>
    <w:rsid w:val="00B96742"/>
    <w:rsid w:val="00BA0F2F"/>
    <w:rsid w:val="00BB4C2A"/>
    <w:rsid w:val="00BC0810"/>
    <w:rsid w:val="00BC52A6"/>
    <w:rsid w:val="00BC60D4"/>
    <w:rsid w:val="00BD2487"/>
    <w:rsid w:val="00BE65DD"/>
    <w:rsid w:val="00BF4537"/>
    <w:rsid w:val="00C0190E"/>
    <w:rsid w:val="00C06075"/>
    <w:rsid w:val="00C224D9"/>
    <w:rsid w:val="00C23DEF"/>
    <w:rsid w:val="00C24D8E"/>
    <w:rsid w:val="00C4152B"/>
    <w:rsid w:val="00C42076"/>
    <w:rsid w:val="00C45083"/>
    <w:rsid w:val="00C62BC2"/>
    <w:rsid w:val="00C70926"/>
    <w:rsid w:val="00C718FF"/>
    <w:rsid w:val="00C71FD3"/>
    <w:rsid w:val="00C7404F"/>
    <w:rsid w:val="00C77B02"/>
    <w:rsid w:val="00C87427"/>
    <w:rsid w:val="00C9703F"/>
    <w:rsid w:val="00CD2B17"/>
    <w:rsid w:val="00CD3A07"/>
    <w:rsid w:val="00CE07CD"/>
    <w:rsid w:val="00CE5414"/>
    <w:rsid w:val="00D1630A"/>
    <w:rsid w:val="00D221C9"/>
    <w:rsid w:val="00D2680C"/>
    <w:rsid w:val="00D42EB8"/>
    <w:rsid w:val="00D826DA"/>
    <w:rsid w:val="00D862C6"/>
    <w:rsid w:val="00DB0E87"/>
    <w:rsid w:val="00DB3FFD"/>
    <w:rsid w:val="00DC1D49"/>
    <w:rsid w:val="00DD1453"/>
    <w:rsid w:val="00DF5DA5"/>
    <w:rsid w:val="00E04AD7"/>
    <w:rsid w:val="00E162D5"/>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5A3C"/>
    <w:rsid w:val="00F76E42"/>
    <w:rsid w:val="00F80108"/>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13291</Words>
  <Characters>75759</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88873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2022-11-29T22:35:00Z</dcterms:created>
  <dcterms:modified xsi:type="dcterms:W3CDTF">2022-11-29T22:35:00Z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